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D7" w:rsidRDefault="002176D7" w:rsidP="00605E6A">
      <w:pPr>
        <w:jc w:val="center"/>
        <w:rPr>
          <w:sz w:val="28"/>
          <w:szCs w:val="28"/>
        </w:rPr>
      </w:pPr>
    </w:p>
    <w:p w:rsidR="002176D7" w:rsidRPr="00605E6A" w:rsidRDefault="002176D7" w:rsidP="00605E6A">
      <w:pPr>
        <w:jc w:val="center"/>
        <w:rPr>
          <w:rFonts w:ascii="Times New Roman" w:hAnsi="Times New Roman"/>
          <w:b/>
          <w:sz w:val="32"/>
          <w:szCs w:val="32"/>
        </w:rPr>
      </w:pPr>
      <w:r w:rsidRPr="00605E6A">
        <w:rPr>
          <w:rFonts w:ascii="Times New Roman" w:hAnsi="Times New Roman"/>
          <w:b/>
          <w:sz w:val="32"/>
          <w:szCs w:val="32"/>
        </w:rPr>
        <w:t>ПРАВИТЕЛЬСТВО РЕСПУБЛИКИ ДАГЕСТАН</w:t>
      </w:r>
    </w:p>
    <w:p w:rsidR="002176D7" w:rsidRPr="00605E6A" w:rsidRDefault="002176D7" w:rsidP="00605E6A">
      <w:pPr>
        <w:jc w:val="center"/>
        <w:rPr>
          <w:rFonts w:ascii="Times New Roman" w:hAnsi="Times New Roman"/>
          <w:b/>
          <w:sz w:val="44"/>
          <w:szCs w:val="44"/>
        </w:rPr>
      </w:pPr>
      <w:r w:rsidRPr="00605E6A">
        <w:rPr>
          <w:rFonts w:ascii="Times New Roman" w:hAnsi="Times New Roman"/>
          <w:b/>
          <w:sz w:val="44"/>
          <w:szCs w:val="44"/>
        </w:rPr>
        <w:t>П О С Т А Н О В Л Е Н И Е</w:t>
      </w:r>
    </w:p>
    <w:p w:rsidR="002176D7" w:rsidRPr="00605E6A" w:rsidRDefault="002176D7" w:rsidP="00605E6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29</w:t>
      </w:r>
      <w:r w:rsidRPr="00605E6A">
        <w:rPr>
          <w:rFonts w:ascii="Times New Roman" w:hAnsi="Times New Roman"/>
          <w:b/>
          <w:sz w:val="28"/>
          <w:szCs w:val="28"/>
        </w:rPr>
        <w:t xml:space="preserve"> марта </w:t>
      </w:r>
      <w:smartTag w:uri="urn:schemas-microsoft-com:office:smarttags" w:element="metricconverter">
        <w:smartTagPr>
          <w:attr w:name="ProductID" w:val="2013 г"/>
        </w:smartTagPr>
        <w:r w:rsidRPr="00605E6A">
          <w:rPr>
            <w:rFonts w:ascii="Times New Roman" w:hAnsi="Times New Roman"/>
            <w:b/>
            <w:sz w:val="28"/>
            <w:szCs w:val="28"/>
          </w:rPr>
          <w:t>2013 г</w:t>
        </w:r>
      </w:smartTag>
      <w:r>
        <w:rPr>
          <w:rFonts w:ascii="Times New Roman" w:hAnsi="Times New Roman"/>
          <w:b/>
          <w:sz w:val="28"/>
          <w:szCs w:val="28"/>
        </w:rPr>
        <w:t>. № 171</w:t>
      </w:r>
    </w:p>
    <w:p w:rsidR="002176D7" w:rsidRPr="00605E6A" w:rsidRDefault="002176D7" w:rsidP="00605E6A">
      <w:pPr>
        <w:jc w:val="center"/>
        <w:rPr>
          <w:rFonts w:ascii="Times New Roman" w:hAnsi="Times New Roman"/>
          <w:b/>
          <w:sz w:val="28"/>
          <w:szCs w:val="28"/>
        </w:rPr>
      </w:pPr>
    </w:p>
    <w:p w:rsidR="002176D7" w:rsidRPr="001E002D" w:rsidRDefault="002176D7" w:rsidP="00605E6A">
      <w:pPr>
        <w:pStyle w:val="ConsPlusTitle"/>
        <w:spacing w:before="100" w:beforeAutospacing="1"/>
        <w:jc w:val="center"/>
        <w:rPr>
          <w:rFonts w:ascii="Times New Roman" w:hAnsi="Times New Roman" w:cs="Times New Roman"/>
          <w:sz w:val="28"/>
          <w:szCs w:val="28"/>
        </w:rPr>
      </w:pPr>
      <w:r w:rsidRPr="001E002D">
        <w:rPr>
          <w:rFonts w:ascii="Times New Roman" w:hAnsi="Times New Roman" w:cs="Times New Roman"/>
          <w:sz w:val="28"/>
          <w:szCs w:val="28"/>
        </w:rPr>
        <w:t>Вопросы Министерства промышленности и</w:t>
      </w:r>
      <w:r>
        <w:rPr>
          <w:rFonts w:ascii="Times New Roman" w:hAnsi="Times New Roman" w:cs="Times New Roman"/>
          <w:sz w:val="28"/>
          <w:szCs w:val="28"/>
        </w:rPr>
        <w:t xml:space="preserve"> э</w:t>
      </w:r>
      <w:r w:rsidRPr="001E002D">
        <w:rPr>
          <w:rFonts w:ascii="Times New Roman" w:hAnsi="Times New Roman" w:cs="Times New Roman"/>
          <w:sz w:val="28"/>
          <w:szCs w:val="28"/>
        </w:rPr>
        <w:t xml:space="preserve">нергетики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2176D7" w:rsidRPr="001E002D" w:rsidRDefault="00217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176D7" w:rsidRPr="001E002D" w:rsidRDefault="002176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E002D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6" w:history="1">
        <w:r w:rsidRPr="001E002D">
          <w:rPr>
            <w:rFonts w:ascii="Times New Roman" w:hAnsi="Times New Roman"/>
            <w:sz w:val="28"/>
            <w:szCs w:val="28"/>
          </w:rPr>
          <w:t>Указом</w:t>
        </w:r>
      </w:hyperlink>
      <w:r w:rsidRPr="001E002D">
        <w:rPr>
          <w:rFonts w:ascii="Times New Roman" w:hAnsi="Times New Roman"/>
          <w:sz w:val="28"/>
          <w:szCs w:val="28"/>
        </w:rPr>
        <w:t xml:space="preserve"> Президента Республики Дагестан от 7 февраля </w:t>
      </w:r>
      <w:smartTag w:uri="urn:schemas-microsoft-com:office:smarttags" w:element="metricconverter">
        <w:smartTagPr>
          <w:attr w:name="ProductID" w:val="2012 г"/>
        </w:smartTagPr>
        <w:r w:rsidRPr="001E002D">
          <w:rPr>
            <w:rFonts w:ascii="Times New Roman" w:hAnsi="Times New Roman"/>
            <w:sz w:val="28"/>
            <w:szCs w:val="28"/>
          </w:rPr>
          <w:t>2013 г</w:t>
        </w:r>
      </w:smartTag>
      <w:r w:rsidRPr="001E002D">
        <w:rPr>
          <w:rFonts w:ascii="Times New Roman" w:hAnsi="Times New Roman"/>
          <w:sz w:val="28"/>
          <w:szCs w:val="28"/>
        </w:rPr>
        <w:t>. № 26 «О структуре органов исполнительной власти Республики Дагестан»(Собрание законодательства Республики Дагестан, 201</w:t>
      </w:r>
      <w:r>
        <w:rPr>
          <w:rFonts w:ascii="Times New Roman" w:hAnsi="Times New Roman"/>
          <w:sz w:val="28"/>
          <w:szCs w:val="28"/>
        </w:rPr>
        <w:t>3</w:t>
      </w:r>
      <w:r w:rsidRPr="001E002D">
        <w:rPr>
          <w:rFonts w:ascii="Times New Roman" w:hAnsi="Times New Roman"/>
          <w:sz w:val="28"/>
          <w:szCs w:val="28"/>
        </w:rPr>
        <w:t xml:space="preserve">, № </w:t>
      </w:r>
      <w:r>
        <w:rPr>
          <w:rFonts w:ascii="Times New Roman" w:hAnsi="Times New Roman"/>
          <w:sz w:val="28"/>
          <w:szCs w:val="28"/>
        </w:rPr>
        <w:t>3</w:t>
      </w:r>
      <w:r w:rsidRPr="001E002D">
        <w:rPr>
          <w:rFonts w:ascii="Times New Roman" w:hAnsi="Times New Roman"/>
          <w:sz w:val="28"/>
          <w:szCs w:val="28"/>
        </w:rPr>
        <w:t xml:space="preserve">, ст. </w:t>
      </w:r>
      <w:r>
        <w:rPr>
          <w:rFonts w:ascii="Times New Roman" w:hAnsi="Times New Roman"/>
          <w:sz w:val="28"/>
          <w:szCs w:val="28"/>
        </w:rPr>
        <w:t>59</w:t>
      </w:r>
      <w:r w:rsidRPr="001E002D">
        <w:rPr>
          <w:rFonts w:ascii="Times New Roman" w:hAnsi="Times New Roman"/>
          <w:sz w:val="28"/>
          <w:szCs w:val="28"/>
        </w:rPr>
        <w:t xml:space="preserve">)Правительство Республики Дагестан </w:t>
      </w:r>
      <w:r w:rsidRPr="001E002D">
        <w:rPr>
          <w:rFonts w:ascii="Times New Roman" w:hAnsi="Times New Roman"/>
          <w:b/>
          <w:sz w:val="28"/>
          <w:szCs w:val="28"/>
        </w:rPr>
        <w:t>постановляет:</w:t>
      </w:r>
    </w:p>
    <w:p w:rsidR="002176D7" w:rsidRPr="001E002D" w:rsidRDefault="002176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E002D">
        <w:rPr>
          <w:rFonts w:ascii="Times New Roman" w:hAnsi="Times New Roman"/>
          <w:sz w:val="28"/>
          <w:szCs w:val="28"/>
        </w:rPr>
        <w:t xml:space="preserve">1. Утвердить прилагаемые </w:t>
      </w:r>
      <w:hyperlink w:anchor="Par57" w:history="1">
        <w:r w:rsidRPr="001E002D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1E002D">
        <w:rPr>
          <w:rFonts w:ascii="Times New Roman" w:hAnsi="Times New Roman"/>
          <w:sz w:val="28"/>
          <w:szCs w:val="28"/>
        </w:rPr>
        <w:t xml:space="preserve"> о Министерстве промышленности и энергетики Республики Дагестан и </w:t>
      </w:r>
      <w:hyperlink w:anchor="Par175" w:history="1">
        <w:r w:rsidRPr="001E002D">
          <w:rPr>
            <w:rFonts w:ascii="Times New Roman" w:hAnsi="Times New Roman"/>
            <w:sz w:val="28"/>
            <w:szCs w:val="28"/>
          </w:rPr>
          <w:t>структуру</w:t>
        </w:r>
      </w:hyperlink>
      <w:r w:rsidRPr="001E002D">
        <w:rPr>
          <w:rFonts w:ascii="Times New Roman" w:hAnsi="Times New Roman"/>
          <w:sz w:val="28"/>
          <w:szCs w:val="28"/>
        </w:rPr>
        <w:t xml:space="preserve"> его аппарата.</w:t>
      </w:r>
    </w:p>
    <w:p w:rsidR="002176D7" w:rsidRPr="001E002D" w:rsidRDefault="002176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E002D">
        <w:rPr>
          <w:rFonts w:ascii="Times New Roman" w:hAnsi="Times New Roman"/>
          <w:sz w:val="28"/>
          <w:szCs w:val="28"/>
        </w:rPr>
        <w:t>2. Установить Министерству промышленности и энергетики Республики Дагестан:</w:t>
      </w:r>
    </w:p>
    <w:p w:rsidR="002176D7" w:rsidRPr="001E002D" w:rsidRDefault="002176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E002D">
        <w:rPr>
          <w:rFonts w:ascii="Times New Roman" w:hAnsi="Times New Roman"/>
          <w:sz w:val="28"/>
          <w:szCs w:val="28"/>
        </w:rPr>
        <w:t>предельную численность работников аппарата в количестве 41 единицы;</w:t>
      </w:r>
    </w:p>
    <w:p w:rsidR="002176D7" w:rsidRPr="001E002D" w:rsidRDefault="002176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E002D">
        <w:rPr>
          <w:rFonts w:ascii="Times New Roman" w:hAnsi="Times New Roman"/>
          <w:sz w:val="28"/>
          <w:szCs w:val="28"/>
        </w:rPr>
        <w:t>коли</w:t>
      </w:r>
      <w:r>
        <w:rPr>
          <w:rFonts w:ascii="Times New Roman" w:hAnsi="Times New Roman"/>
          <w:sz w:val="28"/>
          <w:szCs w:val="28"/>
        </w:rPr>
        <w:t>чество заместителей министра –</w:t>
      </w:r>
      <w:r w:rsidRPr="001E002D">
        <w:rPr>
          <w:rFonts w:ascii="Times New Roman" w:hAnsi="Times New Roman"/>
          <w:sz w:val="28"/>
          <w:szCs w:val="28"/>
        </w:rPr>
        <w:t xml:space="preserve"> 4 единицы, в том числе один первый;</w:t>
      </w:r>
    </w:p>
    <w:p w:rsidR="002176D7" w:rsidRPr="001E002D" w:rsidRDefault="002176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E002D">
        <w:rPr>
          <w:rFonts w:ascii="Times New Roman" w:hAnsi="Times New Roman"/>
          <w:sz w:val="28"/>
          <w:szCs w:val="28"/>
        </w:rPr>
        <w:t xml:space="preserve">лимит служебных легковых автомобилей в количестве </w:t>
      </w:r>
      <w:r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Pr="001E002D">
        <w:rPr>
          <w:rFonts w:ascii="Times New Roman" w:hAnsi="Times New Roman"/>
          <w:sz w:val="28"/>
          <w:szCs w:val="28"/>
        </w:rPr>
        <w:t xml:space="preserve"> единиц.</w:t>
      </w:r>
    </w:p>
    <w:p w:rsidR="002176D7" w:rsidRPr="001E002D" w:rsidRDefault="002176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E002D">
        <w:rPr>
          <w:rFonts w:ascii="Times New Roman" w:hAnsi="Times New Roman"/>
          <w:sz w:val="28"/>
          <w:szCs w:val="28"/>
        </w:rPr>
        <w:t>3. Признать утратившими силу:</w:t>
      </w:r>
    </w:p>
    <w:p w:rsidR="002176D7" w:rsidRPr="001E002D" w:rsidRDefault="002176D7" w:rsidP="004439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hyperlink r:id="rId7" w:history="1">
        <w:r w:rsidRPr="001E002D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1E002D">
        <w:rPr>
          <w:rFonts w:ascii="Times New Roman" w:hAnsi="Times New Roman"/>
          <w:sz w:val="28"/>
          <w:szCs w:val="28"/>
        </w:rPr>
        <w:t xml:space="preserve"> Правительства Республики Дагестан от 30 апреля </w:t>
      </w:r>
      <w:smartTag w:uri="urn:schemas-microsoft-com:office:smarttags" w:element="metricconverter">
        <w:smartTagPr>
          <w:attr w:name="ProductID" w:val="2012 г"/>
        </w:smartTagPr>
        <w:r w:rsidRPr="001E002D">
          <w:rPr>
            <w:rFonts w:ascii="Times New Roman" w:hAnsi="Times New Roman"/>
            <w:sz w:val="28"/>
            <w:szCs w:val="28"/>
          </w:rPr>
          <w:t>2010 г</w:t>
        </w:r>
      </w:smartTag>
      <w:r w:rsidRPr="001E002D">
        <w:rPr>
          <w:rFonts w:ascii="Times New Roman" w:hAnsi="Times New Roman"/>
          <w:sz w:val="28"/>
          <w:szCs w:val="28"/>
        </w:rPr>
        <w:t>. № 127 «Вопросы Министерства промышленности, энергетики и связи Республики Дагестан» (Собрание законодательства Республики Дагестан, 2010, № 8, ст. 384), за исключением пункта 3</w:t>
      </w:r>
      <w:r>
        <w:rPr>
          <w:rFonts w:ascii="Times New Roman" w:hAnsi="Times New Roman"/>
          <w:sz w:val="28"/>
          <w:szCs w:val="28"/>
        </w:rPr>
        <w:t>;</w:t>
      </w:r>
    </w:p>
    <w:p w:rsidR="002176D7" w:rsidRPr="001E002D" w:rsidRDefault="002176D7" w:rsidP="000D61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E002D">
        <w:rPr>
          <w:rFonts w:ascii="Times New Roman" w:hAnsi="Times New Roman"/>
          <w:sz w:val="28"/>
          <w:szCs w:val="28"/>
        </w:rPr>
        <w:t xml:space="preserve">постановление Правительства Республики Дагестан от 15 июня </w:t>
      </w:r>
      <w:smartTag w:uri="urn:schemas-microsoft-com:office:smarttags" w:element="metricconverter">
        <w:smartTagPr>
          <w:attr w:name="ProductID" w:val="2012 г"/>
        </w:smartTagPr>
        <w:r w:rsidRPr="001E002D">
          <w:rPr>
            <w:rFonts w:ascii="Times New Roman" w:hAnsi="Times New Roman"/>
            <w:sz w:val="28"/>
            <w:szCs w:val="28"/>
          </w:rPr>
          <w:t>2010 г</w:t>
        </w:r>
      </w:smartTag>
      <w:r w:rsidRPr="001E002D">
        <w:rPr>
          <w:rFonts w:ascii="Times New Roman" w:hAnsi="Times New Roman"/>
          <w:sz w:val="28"/>
          <w:szCs w:val="28"/>
        </w:rPr>
        <w:t xml:space="preserve">. № 202  «О внесении изменений в постановление Правительства Республики Дагестан от 30 апреля </w:t>
      </w:r>
      <w:smartTag w:uri="urn:schemas-microsoft-com:office:smarttags" w:element="metricconverter">
        <w:smartTagPr>
          <w:attr w:name="ProductID" w:val="2012 г"/>
        </w:smartTagPr>
        <w:r w:rsidRPr="001E002D">
          <w:rPr>
            <w:rFonts w:ascii="Times New Roman" w:hAnsi="Times New Roman"/>
            <w:sz w:val="28"/>
            <w:szCs w:val="28"/>
          </w:rPr>
          <w:t>2010 г</w:t>
        </w:r>
      </w:smartTag>
      <w:r w:rsidRPr="001E002D">
        <w:rPr>
          <w:rFonts w:ascii="Times New Roman" w:hAnsi="Times New Roman"/>
          <w:sz w:val="28"/>
          <w:szCs w:val="28"/>
        </w:rPr>
        <w:t>. № 127» (Собрание законодательства Республики Дагестан, 2010, № 11, ст. 537);</w:t>
      </w:r>
    </w:p>
    <w:p w:rsidR="002176D7" w:rsidRPr="001E002D" w:rsidRDefault="002176D7" w:rsidP="00FB12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E002D">
        <w:rPr>
          <w:rFonts w:ascii="Times New Roman" w:hAnsi="Times New Roman"/>
          <w:sz w:val="28"/>
          <w:szCs w:val="28"/>
        </w:rPr>
        <w:t xml:space="preserve">постановление Правительства Республики Дагестан от 16 сентября </w:t>
      </w:r>
      <w:smartTag w:uri="urn:schemas-microsoft-com:office:smarttags" w:element="metricconverter">
        <w:smartTagPr>
          <w:attr w:name="ProductID" w:val="2012 г"/>
        </w:smartTagPr>
        <w:r w:rsidRPr="001E002D">
          <w:rPr>
            <w:rFonts w:ascii="Times New Roman" w:hAnsi="Times New Roman"/>
            <w:sz w:val="28"/>
            <w:szCs w:val="28"/>
          </w:rPr>
          <w:t>2010 г</w:t>
        </w:r>
      </w:smartTag>
      <w:r w:rsidRPr="001E002D">
        <w:rPr>
          <w:rFonts w:ascii="Times New Roman" w:hAnsi="Times New Roman"/>
          <w:sz w:val="28"/>
          <w:szCs w:val="28"/>
        </w:rPr>
        <w:t xml:space="preserve">. № 341 «О внесении изменений в постановление Правительства Республики Дагестан от 30 апреля </w:t>
      </w:r>
      <w:smartTag w:uri="urn:schemas-microsoft-com:office:smarttags" w:element="metricconverter">
        <w:smartTagPr>
          <w:attr w:name="ProductID" w:val="2012 г"/>
        </w:smartTagPr>
        <w:r w:rsidRPr="001E002D">
          <w:rPr>
            <w:rFonts w:ascii="Times New Roman" w:hAnsi="Times New Roman"/>
            <w:sz w:val="28"/>
            <w:szCs w:val="28"/>
          </w:rPr>
          <w:t>2010 г</w:t>
        </w:r>
      </w:smartTag>
      <w:r w:rsidRPr="001E002D">
        <w:rPr>
          <w:rFonts w:ascii="Times New Roman" w:hAnsi="Times New Roman"/>
          <w:sz w:val="28"/>
          <w:szCs w:val="28"/>
        </w:rPr>
        <w:t>. № 127» (Собрание законодательства Республики Дагестан, 2010, № 18, ст. 880);</w:t>
      </w:r>
    </w:p>
    <w:p w:rsidR="002176D7" w:rsidRPr="001E002D" w:rsidRDefault="002176D7" w:rsidP="00FB12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E002D">
        <w:rPr>
          <w:rFonts w:ascii="Times New Roman" w:hAnsi="Times New Roman"/>
          <w:sz w:val="28"/>
          <w:szCs w:val="28"/>
        </w:rPr>
        <w:t xml:space="preserve">пункт 18 </w:t>
      </w:r>
      <w:r>
        <w:rPr>
          <w:rFonts w:ascii="Times New Roman" w:hAnsi="Times New Roman"/>
          <w:sz w:val="28"/>
          <w:szCs w:val="28"/>
        </w:rPr>
        <w:t xml:space="preserve">Изменений, которые вносятся в некоторые </w:t>
      </w:r>
      <w:r w:rsidRPr="001E002D">
        <w:rPr>
          <w:rFonts w:ascii="Times New Roman" w:hAnsi="Times New Roman"/>
          <w:sz w:val="28"/>
          <w:szCs w:val="28"/>
        </w:rPr>
        <w:t xml:space="preserve"> акты Правительства Республики Дагестан в части установления предельной численности работников аппарат</w:t>
      </w:r>
      <w:r>
        <w:rPr>
          <w:rFonts w:ascii="Times New Roman" w:hAnsi="Times New Roman"/>
          <w:sz w:val="28"/>
          <w:szCs w:val="28"/>
        </w:rPr>
        <w:t>ов</w:t>
      </w:r>
      <w:r w:rsidRPr="001E002D">
        <w:rPr>
          <w:rFonts w:ascii="Times New Roman" w:hAnsi="Times New Roman"/>
          <w:sz w:val="28"/>
          <w:szCs w:val="28"/>
        </w:rPr>
        <w:t xml:space="preserve"> органов исполнительной власти Республики Дагестан</w:t>
      </w:r>
      <w:r>
        <w:rPr>
          <w:rFonts w:ascii="Times New Roman" w:hAnsi="Times New Roman"/>
          <w:sz w:val="28"/>
          <w:szCs w:val="28"/>
        </w:rPr>
        <w:t xml:space="preserve">, утвержденные постановлением Правительства Республики Дагестан                      от 28 сентября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sz w:val="28"/>
            <w:szCs w:val="28"/>
          </w:rPr>
          <w:t>2012 г</w:t>
        </w:r>
      </w:smartTag>
      <w:r>
        <w:rPr>
          <w:rFonts w:ascii="Times New Roman" w:hAnsi="Times New Roman"/>
          <w:sz w:val="28"/>
          <w:szCs w:val="28"/>
        </w:rPr>
        <w:t xml:space="preserve">. № 326 «О внесении изменений в некоторые </w:t>
      </w:r>
      <w:r w:rsidRPr="001E002D">
        <w:rPr>
          <w:rFonts w:ascii="Times New Roman" w:hAnsi="Times New Roman"/>
          <w:sz w:val="28"/>
          <w:szCs w:val="28"/>
        </w:rPr>
        <w:t xml:space="preserve"> акты Правительства Республики Дагестан в части установления предельной численности работников аппарат</w:t>
      </w:r>
      <w:r>
        <w:rPr>
          <w:rFonts w:ascii="Times New Roman" w:hAnsi="Times New Roman"/>
          <w:sz w:val="28"/>
          <w:szCs w:val="28"/>
        </w:rPr>
        <w:t>ов</w:t>
      </w:r>
      <w:r w:rsidRPr="001E002D">
        <w:rPr>
          <w:rFonts w:ascii="Times New Roman" w:hAnsi="Times New Roman"/>
          <w:sz w:val="28"/>
          <w:szCs w:val="28"/>
        </w:rPr>
        <w:t xml:space="preserve"> органов исполнительной власти Республики Дагестан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1E002D">
        <w:rPr>
          <w:rFonts w:ascii="Times New Roman" w:hAnsi="Times New Roman"/>
          <w:sz w:val="28"/>
          <w:szCs w:val="28"/>
        </w:rPr>
        <w:t xml:space="preserve"> (Собрание законодательства Республики Дагестан, 2012, </w:t>
      </w:r>
      <w:r>
        <w:rPr>
          <w:rFonts w:ascii="Times New Roman" w:hAnsi="Times New Roman"/>
          <w:sz w:val="28"/>
          <w:szCs w:val="28"/>
        </w:rPr>
        <w:t>№</w:t>
      </w:r>
      <w:r w:rsidRPr="001E002D">
        <w:rPr>
          <w:rFonts w:ascii="Times New Roman" w:hAnsi="Times New Roman"/>
          <w:sz w:val="28"/>
          <w:szCs w:val="28"/>
        </w:rPr>
        <w:t>12, ст. 759).</w:t>
      </w:r>
    </w:p>
    <w:p w:rsidR="002176D7" w:rsidRPr="001E002D" w:rsidRDefault="002176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176D7" w:rsidRPr="001E002D" w:rsidRDefault="00217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76D7" w:rsidRPr="001E002D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E002D">
        <w:rPr>
          <w:rFonts w:ascii="Times New Roman" w:hAnsi="Times New Roman"/>
          <w:b/>
          <w:sz w:val="28"/>
          <w:szCs w:val="28"/>
        </w:rPr>
        <w:t>Председатель Правительства</w:t>
      </w:r>
    </w:p>
    <w:p w:rsidR="002176D7" w:rsidRPr="001E002D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E002D">
        <w:rPr>
          <w:rFonts w:ascii="Times New Roman" w:hAnsi="Times New Roman"/>
          <w:b/>
          <w:sz w:val="28"/>
          <w:szCs w:val="28"/>
        </w:rPr>
        <w:t>Республики ДагестанМ. Меджидов</w:t>
      </w: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Pr="001E002D" w:rsidRDefault="002176D7" w:rsidP="001E0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176D7" w:rsidRPr="00614D13" w:rsidRDefault="00217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76D7" w:rsidRPr="00A77268" w:rsidRDefault="00217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  <w:r w:rsidRPr="00A77268">
        <w:rPr>
          <w:rFonts w:ascii="Times New Roman" w:hAnsi="Times New Roman"/>
          <w:sz w:val="12"/>
          <w:szCs w:val="12"/>
        </w:rPr>
        <w:t>з.и. положение о Минпроме. постановление</w:t>
      </w:r>
    </w:p>
    <w:p w:rsidR="002176D7" w:rsidRDefault="00217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76D7" w:rsidRDefault="00217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76D7" w:rsidRDefault="00217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76D7" w:rsidRDefault="00217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76D7" w:rsidRPr="00614D13" w:rsidRDefault="00217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76D7" w:rsidRDefault="00217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76D7" w:rsidRDefault="00217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76D7" w:rsidRDefault="00217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76D7" w:rsidRDefault="00217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76D7" w:rsidRDefault="002176D7" w:rsidP="00341C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76D7" w:rsidRDefault="002176D7" w:rsidP="00341C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76D7" w:rsidRDefault="002176D7" w:rsidP="00341C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76D7" w:rsidRPr="00341C0C" w:rsidRDefault="002176D7" w:rsidP="00341C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176D7" w:rsidRPr="00341C0C" w:rsidSect="003A15E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6D7" w:rsidRDefault="002176D7" w:rsidP="003A15E9">
      <w:pPr>
        <w:spacing w:after="0" w:line="240" w:lineRule="auto"/>
      </w:pPr>
      <w:r>
        <w:separator/>
      </w:r>
    </w:p>
  </w:endnote>
  <w:endnote w:type="continuationSeparator" w:id="1">
    <w:p w:rsidR="002176D7" w:rsidRDefault="002176D7" w:rsidP="003A1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6D7" w:rsidRDefault="002176D7" w:rsidP="003A15E9">
      <w:pPr>
        <w:spacing w:after="0" w:line="240" w:lineRule="auto"/>
      </w:pPr>
      <w:r>
        <w:separator/>
      </w:r>
    </w:p>
  </w:footnote>
  <w:footnote w:type="continuationSeparator" w:id="1">
    <w:p w:rsidR="002176D7" w:rsidRDefault="002176D7" w:rsidP="003A1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6D7" w:rsidRDefault="002176D7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2176D7" w:rsidRDefault="002176D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D13"/>
    <w:rsid w:val="0000088A"/>
    <w:rsid w:val="000015A5"/>
    <w:rsid w:val="000019B4"/>
    <w:rsid w:val="000029DF"/>
    <w:rsid w:val="000034F3"/>
    <w:rsid w:val="0000411B"/>
    <w:rsid w:val="00004870"/>
    <w:rsid w:val="00004EE4"/>
    <w:rsid w:val="00005784"/>
    <w:rsid w:val="00005A33"/>
    <w:rsid w:val="00005B48"/>
    <w:rsid w:val="000062FD"/>
    <w:rsid w:val="00006A37"/>
    <w:rsid w:val="00007E8C"/>
    <w:rsid w:val="0001096C"/>
    <w:rsid w:val="00010B6B"/>
    <w:rsid w:val="00012728"/>
    <w:rsid w:val="00013663"/>
    <w:rsid w:val="00013A16"/>
    <w:rsid w:val="00015071"/>
    <w:rsid w:val="000151BE"/>
    <w:rsid w:val="0001550C"/>
    <w:rsid w:val="00016CCF"/>
    <w:rsid w:val="00020778"/>
    <w:rsid w:val="00020A4D"/>
    <w:rsid w:val="00020A95"/>
    <w:rsid w:val="00020B09"/>
    <w:rsid w:val="00021E53"/>
    <w:rsid w:val="00022752"/>
    <w:rsid w:val="00023222"/>
    <w:rsid w:val="0002342A"/>
    <w:rsid w:val="00023D06"/>
    <w:rsid w:val="00024C62"/>
    <w:rsid w:val="000250C5"/>
    <w:rsid w:val="0002552F"/>
    <w:rsid w:val="0002565A"/>
    <w:rsid w:val="00026374"/>
    <w:rsid w:val="0002643F"/>
    <w:rsid w:val="0002687F"/>
    <w:rsid w:val="00026D79"/>
    <w:rsid w:val="00027171"/>
    <w:rsid w:val="00027E0A"/>
    <w:rsid w:val="00027FE1"/>
    <w:rsid w:val="00032FD0"/>
    <w:rsid w:val="0003323B"/>
    <w:rsid w:val="00033578"/>
    <w:rsid w:val="000335AE"/>
    <w:rsid w:val="00033C2C"/>
    <w:rsid w:val="0003422D"/>
    <w:rsid w:val="0003485A"/>
    <w:rsid w:val="00035CA0"/>
    <w:rsid w:val="00036564"/>
    <w:rsid w:val="0003688A"/>
    <w:rsid w:val="00037ABC"/>
    <w:rsid w:val="0004016E"/>
    <w:rsid w:val="000406DD"/>
    <w:rsid w:val="00041986"/>
    <w:rsid w:val="00041C71"/>
    <w:rsid w:val="00041ECB"/>
    <w:rsid w:val="00043033"/>
    <w:rsid w:val="00043104"/>
    <w:rsid w:val="00043665"/>
    <w:rsid w:val="00044635"/>
    <w:rsid w:val="00046BD1"/>
    <w:rsid w:val="00046CDD"/>
    <w:rsid w:val="00047EAA"/>
    <w:rsid w:val="00050A53"/>
    <w:rsid w:val="000512D2"/>
    <w:rsid w:val="00052AC4"/>
    <w:rsid w:val="00054278"/>
    <w:rsid w:val="00055430"/>
    <w:rsid w:val="0005546C"/>
    <w:rsid w:val="00055AD2"/>
    <w:rsid w:val="00056D90"/>
    <w:rsid w:val="00057854"/>
    <w:rsid w:val="00057C19"/>
    <w:rsid w:val="000634DE"/>
    <w:rsid w:val="00064071"/>
    <w:rsid w:val="0006728A"/>
    <w:rsid w:val="00070DA6"/>
    <w:rsid w:val="000724B4"/>
    <w:rsid w:val="00073176"/>
    <w:rsid w:val="0007408E"/>
    <w:rsid w:val="000745FB"/>
    <w:rsid w:val="0007478C"/>
    <w:rsid w:val="00074980"/>
    <w:rsid w:val="00075ABC"/>
    <w:rsid w:val="00076B6D"/>
    <w:rsid w:val="00077143"/>
    <w:rsid w:val="00077DB2"/>
    <w:rsid w:val="00080A24"/>
    <w:rsid w:val="00080B60"/>
    <w:rsid w:val="00080BC9"/>
    <w:rsid w:val="00081917"/>
    <w:rsid w:val="00081BC9"/>
    <w:rsid w:val="000821C3"/>
    <w:rsid w:val="00082993"/>
    <w:rsid w:val="0008351F"/>
    <w:rsid w:val="0008355D"/>
    <w:rsid w:val="0008377E"/>
    <w:rsid w:val="00084797"/>
    <w:rsid w:val="00084829"/>
    <w:rsid w:val="00086BDF"/>
    <w:rsid w:val="00087B46"/>
    <w:rsid w:val="00091131"/>
    <w:rsid w:val="000912F2"/>
    <w:rsid w:val="000914FF"/>
    <w:rsid w:val="000915D7"/>
    <w:rsid w:val="0009160C"/>
    <w:rsid w:val="000925AE"/>
    <w:rsid w:val="0009283D"/>
    <w:rsid w:val="00093183"/>
    <w:rsid w:val="0009328A"/>
    <w:rsid w:val="00093359"/>
    <w:rsid w:val="000934D3"/>
    <w:rsid w:val="000948EC"/>
    <w:rsid w:val="00095861"/>
    <w:rsid w:val="00095B4B"/>
    <w:rsid w:val="000961D3"/>
    <w:rsid w:val="00096420"/>
    <w:rsid w:val="000967A4"/>
    <w:rsid w:val="00096DBF"/>
    <w:rsid w:val="0009716B"/>
    <w:rsid w:val="000A18F8"/>
    <w:rsid w:val="000A2169"/>
    <w:rsid w:val="000A2E4A"/>
    <w:rsid w:val="000A4EB8"/>
    <w:rsid w:val="000A55FE"/>
    <w:rsid w:val="000A65B0"/>
    <w:rsid w:val="000A6E1D"/>
    <w:rsid w:val="000A6F83"/>
    <w:rsid w:val="000A7347"/>
    <w:rsid w:val="000A74E8"/>
    <w:rsid w:val="000A7D25"/>
    <w:rsid w:val="000B0C65"/>
    <w:rsid w:val="000B240C"/>
    <w:rsid w:val="000B4F4A"/>
    <w:rsid w:val="000B5ADD"/>
    <w:rsid w:val="000B71E6"/>
    <w:rsid w:val="000B73FC"/>
    <w:rsid w:val="000B7C7A"/>
    <w:rsid w:val="000C027D"/>
    <w:rsid w:val="000C0BD9"/>
    <w:rsid w:val="000C3DD5"/>
    <w:rsid w:val="000C416D"/>
    <w:rsid w:val="000C4A8F"/>
    <w:rsid w:val="000C5733"/>
    <w:rsid w:val="000C5FB5"/>
    <w:rsid w:val="000C683A"/>
    <w:rsid w:val="000C6BAB"/>
    <w:rsid w:val="000C6E18"/>
    <w:rsid w:val="000C758D"/>
    <w:rsid w:val="000C783D"/>
    <w:rsid w:val="000C7855"/>
    <w:rsid w:val="000C7E10"/>
    <w:rsid w:val="000D1037"/>
    <w:rsid w:val="000D172C"/>
    <w:rsid w:val="000D199B"/>
    <w:rsid w:val="000D293B"/>
    <w:rsid w:val="000D312A"/>
    <w:rsid w:val="000D382F"/>
    <w:rsid w:val="000D398E"/>
    <w:rsid w:val="000D4668"/>
    <w:rsid w:val="000D47E6"/>
    <w:rsid w:val="000D4A1B"/>
    <w:rsid w:val="000D4F7C"/>
    <w:rsid w:val="000D59BE"/>
    <w:rsid w:val="000D61AF"/>
    <w:rsid w:val="000D6266"/>
    <w:rsid w:val="000D682B"/>
    <w:rsid w:val="000D6BF5"/>
    <w:rsid w:val="000D6CF0"/>
    <w:rsid w:val="000D78C9"/>
    <w:rsid w:val="000E048C"/>
    <w:rsid w:val="000E0A56"/>
    <w:rsid w:val="000E0D8F"/>
    <w:rsid w:val="000E0EA1"/>
    <w:rsid w:val="000E1074"/>
    <w:rsid w:val="000E12B9"/>
    <w:rsid w:val="000E23CA"/>
    <w:rsid w:val="000E30AD"/>
    <w:rsid w:val="000E3248"/>
    <w:rsid w:val="000E4606"/>
    <w:rsid w:val="000E460A"/>
    <w:rsid w:val="000E50F8"/>
    <w:rsid w:val="000E5678"/>
    <w:rsid w:val="000E5F87"/>
    <w:rsid w:val="000E624E"/>
    <w:rsid w:val="000E62F7"/>
    <w:rsid w:val="000E6E30"/>
    <w:rsid w:val="000E7196"/>
    <w:rsid w:val="000E767A"/>
    <w:rsid w:val="000E7B18"/>
    <w:rsid w:val="000E7D52"/>
    <w:rsid w:val="000F0B93"/>
    <w:rsid w:val="000F186D"/>
    <w:rsid w:val="000F2A87"/>
    <w:rsid w:val="000F2E8D"/>
    <w:rsid w:val="000F349A"/>
    <w:rsid w:val="000F46AA"/>
    <w:rsid w:val="000F4791"/>
    <w:rsid w:val="000F4D42"/>
    <w:rsid w:val="000F5550"/>
    <w:rsid w:val="000F5638"/>
    <w:rsid w:val="000F57FE"/>
    <w:rsid w:val="000F58D9"/>
    <w:rsid w:val="000F5EBE"/>
    <w:rsid w:val="000F5F9B"/>
    <w:rsid w:val="000F6DB3"/>
    <w:rsid w:val="000F76B4"/>
    <w:rsid w:val="00100802"/>
    <w:rsid w:val="00100AC8"/>
    <w:rsid w:val="00100CFE"/>
    <w:rsid w:val="00100F1E"/>
    <w:rsid w:val="00101BCB"/>
    <w:rsid w:val="001020CC"/>
    <w:rsid w:val="001021A7"/>
    <w:rsid w:val="001022AB"/>
    <w:rsid w:val="00102410"/>
    <w:rsid w:val="00102DF3"/>
    <w:rsid w:val="00103166"/>
    <w:rsid w:val="001031F9"/>
    <w:rsid w:val="00103806"/>
    <w:rsid w:val="00103B0A"/>
    <w:rsid w:val="00104FD8"/>
    <w:rsid w:val="00105098"/>
    <w:rsid w:val="001063E4"/>
    <w:rsid w:val="001066B9"/>
    <w:rsid w:val="00106FF2"/>
    <w:rsid w:val="001078B0"/>
    <w:rsid w:val="00107BE7"/>
    <w:rsid w:val="00110CDC"/>
    <w:rsid w:val="00110EE9"/>
    <w:rsid w:val="001110F2"/>
    <w:rsid w:val="0011186E"/>
    <w:rsid w:val="00111E32"/>
    <w:rsid w:val="0011382E"/>
    <w:rsid w:val="00113874"/>
    <w:rsid w:val="001140FE"/>
    <w:rsid w:val="0011494A"/>
    <w:rsid w:val="001161BC"/>
    <w:rsid w:val="001162DA"/>
    <w:rsid w:val="0011649B"/>
    <w:rsid w:val="001178E3"/>
    <w:rsid w:val="001179EC"/>
    <w:rsid w:val="00117FF8"/>
    <w:rsid w:val="00120197"/>
    <w:rsid w:val="00120C3F"/>
    <w:rsid w:val="00120C75"/>
    <w:rsid w:val="00121188"/>
    <w:rsid w:val="00121D22"/>
    <w:rsid w:val="0012225A"/>
    <w:rsid w:val="00122E8D"/>
    <w:rsid w:val="0012351B"/>
    <w:rsid w:val="00123566"/>
    <w:rsid w:val="00123971"/>
    <w:rsid w:val="00124B91"/>
    <w:rsid w:val="00125307"/>
    <w:rsid w:val="0012550A"/>
    <w:rsid w:val="00125A02"/>
    <w:rsid w:val="00125A0C"/>
    <w:rsid w:val="00125E93"/>
    <w:rsid w:val="00126A66"/>
    <w:rsid w:val="0012723E"/>
    <w:rsid w:val="0013051C"/>
    <w:rsid w:val="001307E4"/>
    <w:rsid w:val="0013201E"/>
    <w:rsid w:val="001328AD"/>
    <w:rsid w:val="00133903"/>
    <w:rsid w:val="00133B0C"/>
    <w:rsid w:val="00134421"/>
    <w:rsid w:val="00135DC0"/>
    <w:rsid w:val="00136709"/>
    <w:rsid w:val="0013676B"/>
    <w:rsid w:val="0013693D"/>
    <w:rsid w:val="001369D7"/>
    <w:rsid w:val="0013728D"/>
    <w:rsid w:val="001374AA"/>
    <w:rsid w:val="001374DB"/>
    <w:rsid w:val="0013760E"/>
    <w:rsid w:val="00137A78"/>
    <w:rsid w:val="00140BFE"/>
    <w:rsid w:val="00140DF2"/>
    <w:rsid w:val="00141E0D"/>
    <w:rsid w:val="001430C6"/>
    <w:rsid w:val="0014317E"/>
    <w:rsid w:val="0014318B"/>
    <w:rsid w:val="00143DD0"/>
    <w:rsid w:val="00143E44"/>
    <w:rsid w:val="00145007"/>
    <w:rsid w:val="0014542A"/>
    <w:rsid w:val="001455FE"/>
    <w:rsid w:val="00145859"/>
    <w:rsid w:val="00145B68"/>
    <w:rsid w:val="00146183"/>
    <w:rsid w:val="001467DA"/>
    <w:rsid w:val="001473CB"/>
    <w:rsid w:val="00147E65"/>
    <w:rsid w:val="001501F5"/>
    <w:rsid w:val="00150F41"/>
    <w:rsid w:val="00153097"/>
    <w:rsid w:val="00154A62"/>
    <w:rsid w:val="00154B5D"/>
    <w:rsid w:val="001560F7"/>
    <w:rsid w:val="00156564"/>
    <w:rsid w:val="001571DA"/>
    <w:rsid w:val="00160F66"/>
    <w:rsid w:val="0016377A"/>
    <w:rsid w:val="00163D57"/>
    <w:rsid w:val="001657ED"/>
    <w:rsid w:val="00165968"/>
    <w:rsid w:val="0016642C"/>
    <w:rsid w:val="001674C4"/>
    <w:rsid w:val="00167AC9"/>
    <w:rsid w:val="00171FD9"/>
    <w:rsid w:val="001729BF"/>
    <w:rsid w:val="00172A26"/>
    <w:rsid w:val="00173C71"/>
    <w:rsid w:val="00174221"/>
    <w:rsid w:val="00174235"/>
    <w:rsid w:val="001745A4"/>
    <w:rsid w:val="00174E3C"/>
    <w:rsid w:val="001779C4"/>
    <w:rsid w:val="00180934"/>
    <w:rsid w:val="00180FEC"/>
    <w:rsid w:val="001827C8"/>
    <w:rsid w:val="001831D3"/>
    <w:rsid w:val="00183F39"/>
    <w:rsid w:val="00184460"/>
    <w:rsid w:val="0018448A"/>
    <w:rsid w:val="0018475B"/>
    <w:rsid w:val="0018486C"/>
    <w:rsid w:val="001848B3"/>
    <w:rsid w:val="00184A2C"/>
    <w:rsid w:val="00184EC3"/>
    <w:rsid w:val="00185027"/>
    <w:rsid w:val="001850DC"/>
    <w:rsid w:val="00185838"/>
    <w:rsid w:val="0018654A"/>
    <w:rsid w:val="00187322"/>
    <w:rsid w:val="00190447"/>
    <w:rsid w:val="00190591"/>
    <w:rsid w:val="001911DF"/>
    <w:rsid w:val="001911EA"/>
    <w:rsid w:val="0019137F"/>
    <w:rsid w:val="001927B7"/>
    <w:rsid w:val="00192BC9"/>
    <w:rsid w:val="00193267"/>
    <w:rsid w:val="00193D4C"/>
    <w:rsid w:val="0019447B"/>
    <w:rsid w:val="001945F0"/>
    <w:rsid w:val="00194AB3"/>
    <w:rsid w:val="00194F9D"/>
    <w:rsid w:val="0019638A"/>
    <w:rsid w:val="00196D37"/>
    <w:rsid w:val="0019700B"/>
    <w:rsid w:val="00197AFB"/>
    <w:rsid w:val="001A0919"/>
    <w:rsid w:val="001A099C"/>
    <w:rsid w:val="001A0AFE"/>
    <w:rsid w:val="001A13F6"/>
    <w:rsid w:val="001A1F12"/>
    <w:rsid w:val="001A2766"/>
    <w:rsid w:val="001A2EA0"/>
    <w:rsid w:val="001A3613"/>
    <w:rsid w:val="001A3A50"/>
    <w:rsid w:val="001A41E6"/>
    <w:rsid w:val="001A4843"/>
    <w:rsid w:val="001A496D"/>
    <w:rsid w:val="001A4F8F"/>
    <w:rsid w:val="001A5559"/>
    <w:rsid w:val="001A6324"/>
    <w:rsid w:val="001A6370"/>
    <w:rsid w:val="001A6E09"/>
    <w:rsid w:val="001A6FC1"/>
    <w:rsid w:val="001A7788"/>
    <w:rsid w:val="001B01E8"/>
    <w:rsid w:val="001B05D7"/>
    <w:rsid w:val="001B08C0"/>
    <w:rsid w:val="001B08E6"/>
    <w:rsid w:val="001B1156"/>
    <w:rsid w:val="001B1B49"/>
    <w:rsid w:val="001B210D"/>
    <w:rsid w:val="001B56E9"/>
    <w:rsid w:val="001B5F33"/>
    <w:rsid w:val="001B69B6"/>
    <w:rsid w:val="001B70E6"/>
    <w:rsid w:val="001B7216"/>
    <w:rsid w:val="001B7731"/>
    <w:rsid w:val="001C0771"/>
    <w:rsid w:val="001C0C5D"/>
    <w:rsid w:val="001C0FE3"/>
    <w:rsid w:val="001C1102"/>
    <w:rsid w:val="001C172A"/>
    <w:rsid w:val="001C18A4"/>
    <w:rsid w:val="001C23F5"/>
    <w:rsid w:val="001C2B1D"/>
    <w:rsid w:val="001C2C29"/>
    <w:rsid w:val="001C330D"/>
    <w:rsid w:val="001C38CE"/>
    <w:rsid w:val="001C4874"/>
    <w:rsid w:val="001C4E48"/>
    <w:rsid w:val="001C4E6E"/>
    <w:rsid w:val="001C551D"/>
    <w:rsid w:val="001C5790"/>
    <w:rsid w:val="001C58E5"/>
    <w:rsid w:val="001C6651"/>
    <w:rsid w:val="001C66E3"/>
    <w:rsid w:val="001C7799"/>
    <w:rsid w:val="001C7D87"/>
    <w:rsid w:val="001C7DFB"/>
    <w:rsid w:val="001D0269"/>
    <w:rsid w:val="001D0461"/>
    <w:rsid w:val="001D04E6"/>
    <w:rsid w:val="001D0D77"/>
    <w:rsid w:val="001D14CC"/>
    <w:rsid w:val="001D4308"/>
    <w:rsid w:val="001D446D"/>
    <w:rsid w:val="001D4691"/>
    <w:rsid w:val="001D4E0D"/>
    <w:rsid w:val="001D5AB3"/>
    <w:rsid w:val="001D6227"/>
    <w:rsid w:val="001D640C"/>
    <w:rsid w:val="001D6855"/>
    <w:rsid w:val="001D6D93"/>
    <w:rsid w:val="001D6E78"/>
    <w:rsid w:val="001D7BDE"/>
    <w:rsid w:val="001E002D"/>
    <w:rsid w:val="001E0391"/>
    <w:rsid w:val="001E04B6"/>
    <w:rsid w:val="001E0862"/>
    <w:rsid w:val="001E1055"/>
    <w:rsid w:val="001E181C"/>
    <w:rsid w:val="001E1C88"/>
    <w:rsid w:val="001E1D9B"/>
    <w:rsid w:val="001E246B"/>
    <w:rsid w:val="001E31B8"/>
    <w:rsid w:val="001E343A"/>
    <w:rsid w:val="001E34B7"/>
    <w:rsid w:val="001E36E2"/>
    <w:rsid w:val="001E3CC1"/>
    <w:rsid w:val="001E3FEE"/>
    <w:rsid w:val="001E404D"/>
    <w:rsid w:val="001E449F"/>
    <w:rsid w:val="001E4C3F"/>
    <w:rsid w:val="001E6AEE"/>
    <w:rsid w:val="001E6B1F"/>
    <w:rsid w:val="001E7AFC"/>
    <w:rsid w:val="001F0882"/>
    <w:rsid w:val="001F08A9"/>
    <w:rsid w:val="001F0952"/>
    <w:rsid w:val="001F099E"/>
    <w:rsid w:val="001F13F7"/>
    <w:rsid w:val="001F1623"/>
    <w:rsid w:val="001F1DD7"/>
    <w:rsid w:val="001F1E99"/>
    <w:rsid w:val="001F2F9A"/>
    <w:rsid w:val="001F3826"/>
    <w:rsid w:val="001F5303"/>
    <w:rsid w:val="001F6118"/>
    <w:rsid w:val="001F70A2"/>
    <w:rsid w:val="002002E3"/>
    <w:rsid w:val="002003C6"/>
    <w:rsid w:val="002008B2"/>
    <w:rsid w:val="002009AF"/>
    <w:rsid w:val="0020114B"/>
    <w:rsid w:val="0020130D"/>
    <w:rsid w:val="002014C4"/>
    <w:rsid w:val="00201A54"/>
    <w:rsid w:val="00201DDF"/>
    <w:rsid w:val="00201FB6"/>
    <w:rsid w:val="002030B2"/>
    <w:rsid w:val="002030F3"/>
    <w:rsid w:val="00204378"/>
    <w:rsid w:val="00204394"/>
    <w:rsid w:val="00204914"/>
    <w:rsid w:val="00204A61"/>
    <w:rsid w:val="00204FD4"/>
    <w:rsid w:val="002061BD"/>
    <w:rsid w:val="00206808"/>
    <w:rsid w:val="00206A02"/>
    <w:rsid w:val="00207CBC"/>
    <w:rsid w:val="00210A09"/>
    <w:rsid w:val="00210A30"/>
    <w:rsid w:val="00211F30"/>
    <w:rsid w:val="002128FB"/>
    <w:rsid w:val="00212F2D"/>
    <w:rsid w:val="00213DCC"/>
    <w:rsid w:val="0021450C"/>
    <w:rsid w:val="00215183"/>
    <w:rsid w:val="00215468"/>
    <w:rsid w:val="00215613"/>
    <w:rsid w:val="002156B3"/>
    <w:rsid w:val="00215C8E"/>
    <w:rsid w:val="00215EFF"/>
    <w:rsid w:val="002176D7"/>
    <w:rsid w:val="00220E3F"/>
    <w:rsid w:val="0022117F"/>
    <w:rsid w:val="002216BC"/>
    <w:rsid w:val="00222200"/>
    <w:rsid w:val="00222446"/>
    <w:rsid w:val="00222FF0"/>
    <w:rsid w:val="0022427E"/>
    <w:rsid w:val="00224838"/>
    <w:rsid w:val="002255F9"/>
    <w:rsid w:val="002258E3"/>
    <w:rsid w:val="00225CA4"/>
    <w:rsid w:val="002261CE"/>
    <w:rsid w:val="00226944"/>
    <w:rsid w:val="00226C94"/>
    <w:rsid w:val="00227EF0"/>
    <w:rsid w:val="002320CE"/>
    <w:rsid w:val="002329F1"/>
    <w:rsid w:val="0023375C"/>
    <w:rsid w:val="00233C9A"/>
    <w:rsid w:val="002342A6"/>
    <w:rsid w:val="00235799"/>
    <w:rsid w:val="00235BA1"/>
    <w:rsid w:val="00235D7E"/>
    <w:rsid w:val="00236349"/>
    <w:rsid w:val="00236CF6"/>
    <w:rsid w:val="002370A6"/>
    <w:rsid w:val="00237216"/>
    <w:rsid w:val="00237219"/>
    <w:rsid w:val="00237545"/>
    <w:rsid w:val="00237643"/>
    <w:rsid w:val="00237D3C"/>
    <w:rsid w:val="002409CD"/>
    <w:rsid w:val="00240FC7"/>
    <w:rsid w:val="002415BF"/>
    <w:rsid w:val="002417A6"/>
    <w:rsid w:val="00241C69"/>
    <w:rsid w:val="00242DBB"/>
    <w:rsid w:val="002440C5"/>
    <w:rsid w:val="00244BD5"/>
    <w:rsid w:val="00244E39"/>
    <w:rsid w:val="0024600A"/>
    <w:rsid w:val="0024689D"/>
    <w:rsid w:val="0024780D"/>
    <w:rsid w:val="002501E7"/>
    <w:rsid w:val="002503BC"/>
    <w:rsid w:val="00251497"/>
    <w:rsid w:val="00251872"/>
    <w:rsid w:val="00251B95"/>
    <w:rsid w:val="00251E3F"/>
    <w:rsid w:val="00251F97"/>
    <w:rsid w:val="00252C9C"/>
    <w:rsid w:val="002530DC"/>
    <w:rsid w:val="00253240"/>
    <w:rsid w:val="00253283"/>
    <w:rsid w:val="002550D2"/>
    <w:rsid w:val="00255131"/>
    <w:rsid w:val="00256DE6"/>
    <w:rsid w:val="00256DEF"/>
    <w:rsid w:val="002574BD"/>
    <w:rsid w:val="00257524"/>
    <w:rsid w:val="002600AB"/>
    <w:rsid w:val="00260671"/>
    <w:rsid w:val="002606C7"/>
    <w:rsid w:val="00260E63"/>
    <w:rsid w:val="00262070"/>
    <w:rsid w:val="002633AA"/>
    <w:rsid w:val="00263592"/>
    <w:rsid w:val="002642AE"/>
    <w:rsid w:val="002643C7"/>
    <w:rsid w:val="00265488"/>
    <w:rsid w:val="002673A1"/>
    <w:rsid w:val="0027036F"/>
    <w:rsid w:val="00270826"/>
    <w:rsid w:val="002709F3"/>
    <w:rsid w:val="00270EBD"/>
    <w:rsid w:val="00270ECF"/>
    <w:rsid w:val="0027101C"/>
    <w:rsid w:val="002710D5"/>
    <w:rsid w:val="002719E9"/>
    <w:rsid w:val="00271C50"/>
    <w:rsid w:val="00271FA1"/>
    <w:rsid w:val="00272125"/>
    <w:rsid w:val="0027426D"/>
    <w:rsid w:val="00274A95"/>
    <w:rsid w:val="00274CEC"/>
    <w:rsid w:val="00274EE5"/>
    <w:rsid w:val="00275BDF"/>
    <w:rsid w:val="00275F3A"/>
    <w:rsid w:val="002769FE"/>
    <w:rsid w:val="0027742E"/>
    <w:rsid w:val="00277617"/>
    <w:rsid w:val="00277DB6"/>
    <w:rsid w:val="00277DE4"/>
    <w:rsid w:val="00280253"/>
    <w:rsid w:val="002803FD"/>
    <w:rsid w:val="00280CCF"/>
    <w:rsid w:val="00281312"/>
    <w:rsid w:val="00281DE2"/>
    <w:rsid w:val="002829CA"/>
    <w:rsid w:val="002831C8"/>
    <w:rsid w:val="00283323"/>
    <w:rsid w:val="002833E7"/>
    <w:rsid w:val="002837F7"/>
    <w:rsid w:val="00283A18"/>
    <w:rsid w:val="002853A7"/>
    <w:rsid w:val="00286BC0"/>
    <w:rsid w:val="002875AA"/>
    <w:rsid w:val="0029081A"/>
    <w:rsid w:val="0029153B"/>
    <w:rsid w:val="002927A7"/>
    <w:rsid w:val="00292995"/>
    <w:rsid w:val="00293258"/>
    <w:rsid w:val="002932EF"/>
    <w:rsid w:val="002941CF"/>
    <w:rsid w:val="002943BA"/>
    <w:rsid w:val="00296906"/>
    <w:rsid w:val="00296A0B"/>
    <w:rsid w:val="00297469"/>
    <w:rsid w:val="00297FEA"/>
    <w:rsid w:val="002A06B5"/>
    <w:rsid w:val="002A0DFD"/>
    <w:rsid w:val="002A12A9"/>
    <w:rsid w:val="002A140A"/>
    <w:rsid w:val="002A187B"/>
    <w:rsid w:val="002A26A0"/>
    <w:rsid w:val="002A291B"/>
    <w:rsid w:val="002A450B"/>
    <w:rsid w:val="002A48DB"/>
    <w:rsid w:val="002A4DD9"/>
    <w:rsid w:val="002A6275"/>
    <w:rsid w:val="002A68BF"/>
    <w:rsid w:val="002A7971"/>
    <w:rsid w:val="002A7C19"/>
    <w:rsid w:val="002A7CA3"/>
    <w:rsid w:val="002B0901"/>
    <w:rsid w:val="002B120C"/>
    <w:rsid w:val="002B1807"/>
    <w:rsid w:val="002B1965"/>
    <w:rsid w:val="002B1CB3"/>
    <w:rsid w:val="002B2FCA"/>
    <w:rsid w:val="002B37C1"/>
    <w:rsid w:val="002B43E0"/>
    <w:rsid w:val="002B50E7"/>
    <w:rsid w:val="002B776D"/>
    <w:rsid w:val="002B7AF7"/>
    <w:rsid w:val="002C26C5"/>
    <w:rsid w:val="002C3163"/>
    <w:rsid w:val="002C35B8"/>
    <w:rsid w:val="002C45CA"/>
    <w:rsid w:val="002C5622"/>
    <w:rsid w:val="002C59CA"/>
    <w:rsid w:val="002C609B"/>
    <w:rsid w:val="002C6244"/>
    <w:rsid w:val="002D169B"/>
    <w:rsid w:val="002D1755"/>
    <w:rsid w:val="002D1ED2"/>
    <w:rsid w:val="002D1FA9"/>
    <w:rsid w:val="002D25F4"/>
    <w:rsid w:val="002D31D4"/>
    <w:rsid w:val="002D551E"/>
    <w:rsid w:val="002D5763"/>
    <w:rsid w:val="002D66D2"/>
    <w:rsid w:val="002D79A1"/>
    <w:rsid w:val="002E02A0"/>
    <w:rsid w:val="002E07A8"/>
    <w:rsid w:val="002E0C2D"/>
    <w:rsid w:val="002E0C68"/>
    <w:rsid w:val="002E1E67"/>
    <w:rsid w:val="002E1F91"/>
    <w:rsid w:val="002E2C4C"/>
    <w:rsid w:val="002E2D57"/>
    <w:rsid w:val="002E317A"/>
    <w:rsid w:val="002E327F"/>
    <w:rsid w:val="002E3795"/>
    <w:rsid w:val="002E3CE2"/>
    <w:rsid w:val="002E4E48"/>
    <w:rsid w:val="002E4F59"/>
    <w:rsid w:val="002E4FCE"/>
    <w:rsid w:val="002E5D9D"/>
    <w:rsid w:val="002E60BA"/>
    <w:rsid w:val="002E61FB"/>
    <w:rsid w:val="002E645B"/>
    <w:rsid w:val="002E65B4"/>
    <w:rsid w:val="002F025B"/>
    <w:rsid w:val="002F0921"/>
    <w:rsid w:val="002F092F"/>
    <w:rsid w:val="002F0984"/>
    <w:rsid w:val="002F1173"/>
    <w:rsid w:val="002F1451"/>
    <w:rsid w:val="002F1859"/>
    <w:rsid w:val="002F1D25"/>
    <w:rsid w:val="002F1F4C"/>
    <w:rsid w:val="002F26D4"/>
    <w:rsid w:val="002F29BF"/>
    <w:rsid w:val="002F2B18"/>
    <w:rsid w:val="002F3418"/>
    <w:rsid w:val="002F3630"/>
    <w:rsid w:val="002F3FA3"/>
    <w:rsid w:val="002F4150"/>
    <w:rsid w:val="002F44C8"/>
    <w:rsid w:val="002F4521"/>
    <w:rsid w:val="002F462F"/>
    <w:rsid w:val="002F48E1"/>
    <w:rsid w:val="002F5163"/>
    <w:rsid w:val="002F5574"/>
    <w:rsid w:val="002F57A7"/>
    <w:rsid w:val="002F5ECC"/>
    <w:rsid w:val="002F67C1"/>
    <w:rsid w:val="002F6E3A"/>
    <w:rsid w:val="002F78AF"/>
    <w:rsid w:val="002F7DD8"/>
    <w:rsid w:val="0030010A"/>
    <w:rsid w:val="003006A3"/>
    <w:rsid w:val="00301035"/>
    <w:rsid w:val="0030143B"/>
    <w:rsid w:val="00301B67"/>
    <w:rsid w:val="00301CEF"/>
    <w:rsid w:val="00302027"/>
    <w:rsid w:val="003021A2"/>
    <w:rsid w:val="0030250D"/>
    <w:rsid w:val="00302E58"/>
    <w:rsid w:val="00303196"/>
    <w:rsid w:val="003036F4"/>
    <w:rsid w:val="0030414A"/>
    <w:rsid w:val="003058B3"/>
    <w:rsid w:val="00305FD4"/>
    <w:rsid w:val="00306F9F"/>
    <w:rsid w:val="00307DAD"/>
    <w:rsid w:val="003103EF"/>
    <w:rsid w:val="003104BD"/>
    <w:rsid w:val="0031140C"/>
    <w:rsid w:val="0031145A"/>
    <w:rsid w:val="00312B57"/>
    <w:rsid w:val="003137CF"/>
    <w:rsid w:val="00313D4F"/>
    <w:rsid w:val="0031517A"/>
    <w:rsid w:val="00315223"/>
    <w:rsid w:val="00315F26"/>
    <w:rsid w:val="00315F2F"/>
    <w:rsid w:val="00316065"/>
    <w:rsid w:val="0031630E"/>
    <w:rsid w:val="003169AD"/>
    <w:rsid w:val="003169DD"/>
    <w:rsid w:val="003171E3"/>
    <w:rsid w:val="00320869"/>
    <w:rsid w:val="00321410"/>
    <w:rsid w:val="00322053"/>
    <w:rsid w:val="00323BCC"/>
    <w:rsid w:val="00323DB7"/>
    <w:rsid w:val="003247BA"/>
    <w:rsid w:val="00324952"/>
    <w:rsid w:val="003266D5"/>
    <w:rsid w:val="0032741E"/>
    <w:rsid w:val="00327554"/>
    <w:rsid w:val="00327736"/>
    <w:rsid w:val="00327E5B"/>
    <w:rsid w:val="00330486"/>
    <w:rsid w:val="003305B6"/>
    <w:rsid w:val="00330C17"/>
    <w:rsid w:val="00330F74"/>
    <w:rsid w:val="00330FC4"/>
    <w:rsid w:val="00331175"/>
    <w:rsid w:val="003312EF"/>
    <w:rsid w:val="00332223"/>
    <w:rsid w:val="00332393"/>
    <w:rsid w:val="00332512"/>
    <w:rsid w:val="00332939"/>
    <w:rsid w:val="00332C8C"/>
    <w:rsid w:val="00333F0A"/>
    <w:rsid w:val="00334C82"/>
    <w:rsid w:val="00334E40"/>
    <w:rsid w:val="0033552D"/>
    <w:rsid w:val="003356DE"/>
    <w:rsid w:val="003357AF"/>
    <w:rsid w:val="00335AA2"/>
    <w:rsid w:val="003373C4"/>
    <w:rsid w:val="00340FFC"/>
    <w:rsid w:val="00340FFF"/>
    <w:rsid w:val="003410BF"/>
    <w:rsid w:val="00341C0C"/>
    <w:rsid w:val="00341C40"/>
    <w:rsid w:val="003426F0"/>
    <w:rsid w:val="00343ADA"/>
    <w:rsid w:val="00343E09"/>
    <w:rsid w:val="003440DD"/>
    <w:rsid w:val="00344858"/>
    <w:rsid w:val="00344DDC"/>
    <w:rsid w:val="003452C3"/>
    <w:rsid w:val="00346878"/>
    <w:rsid w:val="003471F9"/>
    <w:rsid w:val="0035062C"/>
    <w:rsid w:val="003509C4"/>
    <w:rsid w:val="00350FCF"/>
    <w:rsid w:val="0035114B"/>
    <w:rsid w:val="003519A2"/>
    <w:rsid w:val="003519E8"/>
    <w:rsid w:val="00351B82"/>
    <w:rsid w:val="00351DE5"/>
    <w:rsid w:val="00351E36"/>
    <w:rsid w:val="00351EAC"/>
    <w:rsid w:val="003539AC"/>
    <w:rsid w:val="00355C77"/>
    <w:rsid w:val="00356448"/>
    <w:rsid w:val="00356ACB"/>
    <w:rsid w:val="00356D2B"/>
    <w:rsid w:val="003570A9"/>
    <w:rsid w:val="0035712A"/>
    <w:rsid w:val="003600C4"/>
    <w:rsid w:val="00360252"/>
    <w:rsid w:val="00360F6A"/>
    <w:rsid w:val="00361ACE"/>
    <w:rsid w:val="003621E1"/>
    <w:rsid w:val="00362795"/>
    <w:rsid w:val="00363758"/>
    <w:rsid w:val="00365636"/>
    <w:rsid w:val="00366C2F"/>
    <w:rsid w:val="00366D05"/>
    <w:rsid w:val="00366D7F"/>
    <w:rsid w:val="003676AD"/>
    <w:rsid w:val="00367974"/>
    <w:rsid w:val="003704E4"/>
    <w:rsid w:val="00370637"/>
    <w:rsid w:val="00371593"/>
    <w:rsid w:val="003724AE"/>
    <w:rsid w:val="00373967"/>
    <w:rsid w:val="00373D44"/>
    <w:rsid w:val="00373E31"/>
    <w:rsid w:val="00374424"/>
    <w:rsid w:val="00374C27"/>
    <w:rsid w:val="00375C7A"/>
    <w:rsid w:val="0037694E"/>
    <w:rsid w:val="00376A01"/>
    <w:rsid w:val="003773B9"/>
    <w:rsid w:val="00377FCD"/>
    <w:rsid w:val="003803CF"/>
    <w:rsid w:val="003805BA"/>
    <w:rsid w:val="00380CA5"/>
    <w:rsid w:val="00380FAC"/>
    <w:rsid w:val="00381577"/>
    <w:rsid w:val="00381A27"/>
    <w:rsid w:val="00381BC5"/>
    <w:rsid w:val="00382998"/>
    <w:rsid w:val="00382BC1"/>
    <w:rsid w:val="003835FF"/>
    <w:rsid w:val="00383A3F"/>
    <w:rsid w:val="003847F6"/>
    <w:rsid w:val="003857A1"/>
    <w:rsid w:val="003857FA"/>
    <w:rsid w:val="00385D9F"/>
    <w:rsid w:val="00387446"/>
    <w:rsid w:val="00387AA5"/>
    <w:rsid w:val="00387B53"/>
    <w:rsid w:val="00390C4F"/>
    <w:rsid w:val="0039146C"/>
    <w:rsid w:val="00391740"/>
    <w:rsid w:val="00391A39"/>
    <w:rsid w:val="00391CF9"/>
    <w:rsid w:val="00391FE5"/>
    <w:rsid w:val="00392084"/>
    <w:rsid w:val="003942D0"/>
    <w:rsid w:val="003957BB"/>
    <w:rsid w:val="00396128"/>
    <w:rsid w:val="003970C3"/>
    <w:rsid w:val="0039714F"/>
    <w:rsid w:val="003971AD"/>
    <w:rsid w:val="0039786B"/>
    <w:rsid w:val="003979DC"/>
    <w:rsid w:val="003A00DA"/>
    <w:rsid w:val="003A0547"/>
    <w:rsid w:val="003A0889"/>
    <w:rsid w:val="003A1128"/>
    <w:rsid w:val="003A13F3"/>
    <w:rsid w:val="003A15E9"/>
    <w:rsid w:val="003A1E13"/>
    <w:rsid w:val="003A2C24"/>
    <w:rsid w:val="003A40D8"/>
    <w:rsid w:val="003A4579"/>
    <w:rsid w:val="003A470D"/>
    <w:rsid w:val="003A4A38"/>
    <w:rsid w:val="003A4B9F"/>
    <w:rsid w:val="003A4D90"/>
    <w:rsid w:val="003A4E62"/>
    <w:rsid w:val="003A5703"/>
    <w:rsid w:val="003A7FD9"/>
    <w:rsid w:val="003B076D"/>
    <w:rsid w:val="003B127F"/>
    <w:rsid w:val="003B18C9"/>
    <w:rsid w:val="003B2434"/>
    <w:rsid w:val="003B3617"/>
    <w:rsid w:val="003B3896"/>
    <w:rsid w:val="003B3C78"/>
    <w:rsid w:val="003B4024"/>
    <w:rsid w:val="003B4614"/>
    <w:rsid w:val="003B534B"/>
    <w:rsid w:val="003B5B92"/>
    <w:rsid w:val="003B6511"/>
    <w:rsid w:val="003B7454"/>
    <w:rsid w:val="003B7500"/>
    <w:rsid w:val="003B7B15"/>
    <w:rsid w:val="003C0316"/>
    <w:rsid w:val="003C0A58"/>
    <w:rsid w:val="003C0D00"/>
    <w:rsid w:val="003C194A"/>
    <w:rsid w:val="003C2C8F"/>
    <w:rsid w:val="003C30AE"/>
    <w:rsid w:val="003C3499"/>
    <w:rsid w:val="003C378C"/>
    <w:rsid w:val="003C3931"/>
    <w:rsid w:val="003C3A59"/>
    <w:rsid w:val="003C4D5E"/>
    <w:rsid w:val="003C5580"/>
    <w:rsid w:val="003C5594"/>
    <w:rsid w:val="003C5692"/>
    <w:rsid w:val="003C6545"/>
    <w:rsid w:val="003C6749"/>
    <w:rsid w:val="003C67F2"/>
    <w:rsid w:val="003C73B9"/>
    <w:rsid w:val="003C7FBA"/>
    <w:rsid w:val="003D01A0"/>
    <w:rsid w:val="003D049A"/>
    <w:rsid w:val="003D07FF"/>
    <w:rsid w:val="003D0D20"/>
    <w:rsid w:val="003D0EB7"/>
    <w:rsid w:val="003D15E8"/>
    <w:rsid w:val="003D1AE4"/>
    <w:rsid w:val="003D205B"/>
    <w:rsid w:val="003D2DDB"/>
    <w:rsid w:val="003D346C"/>
    <w:rsid w:val="003D35B0"/>
    <w:rsid w:val="003D4031"/>
    <w:rsid w:val="003D4343"/>
    <w:rsid w:val="003D4CBF"/>
    <w:rsid w:val="003D59E5"/>
    <w:rsid w:val="003D5D69"/>
    <w:rsid w:val="003D6EE5"/>
    <w:rsid w:val="003D7CF0"/>
    <w:rsid w:val="003E0DA7"/>
    <w:rsid w:val="003E1702"/>
    <w:rsid w:val="003E1766"/>
    <w:rsid w:val="003E1A9D"/>
    <w:rsid w:val="003E1D51"/>
    <w:rsid w:val="003E2BD5"/>
    <w:rsid w:val="003E2FA1"/>
    <w:rsid w:val="003E3234"/>
    <w:rsid w:val="003E56E9"/>
    <w:rsid w:val="003E5A9F"/>
    <w:rsid w:val="003E60EC"/>
    <w:rsid w:val="003E6228"/>
    <w:rsid w:val="003E69F1"/>
    <w:rsid w:val="003F010C"/>
    <w:rsid w:val="003F0116"/>
    <w:rsid w:val="003F0134"/>
    <w:rsid w:val="003F01D2"/>
    <w:rsid w:val="003F01F1"/>
    <w:rsid w:val="003F17EC"/>
    <w:rsid w:val="003F26EA"/>
    <w:rsid w:val="003F28A6"/>
    <w:rsid w:val="003F3A78"/>
    <w:rsid w:val="003F4617"/>
    <w:rsid w:val="003F4889"/>
    <w:rsid w:val="003F4B28"/>
    <w:rsid w:val="003F52B5"/>
    <w:rsid w:val="003F5397"/>
    <w:rsid w:val="003F68FB"/>
    <w:rsid w:val="003F7ACB"/>
    <w:rsid w:val="00400D19"/>
    <w:rsid w:val="00401EEB"/>
    <w:rsid w:val="00402149"/>
    <w:rsid w:val="00402A4F"/>
    <w:rsid w:val="004033A2"/>
    <w:rsid w:val="004035B3"/>
    <w:rsid w:val="00403725"/>
    <w:rsid w:val="0040396B"/>
    <w:rsid w:val="00403A10"/>
    <w:rsid w:val="00403C4C"/>
    <w:rsid w:val="004040C7"/>
    <w:rsid w:val="00404A3C"/>
    <w:rsid w:val="004054BE"/>
    <w:rsid w:val="00405DCA"/>
    <w:rsid w:val="00406F03"/>
    <w:rsid w:val="0040704B"/>
    <w:rsid w:val="0040750F"/>
    <w:rsid w:val="00407C9D"/>
    <w:rsid w:val="00410B06"/>
    <w:rsid w:val="00410E26"/>
    <w:rsid w:val="00411104"/>
    <w:rsid w:val="00411749"/>
    <w:rsid w:val="0041273F"/>
    <w:rsid w:val="00412C65"/>
    <w:rsid w:val="00412C9F"/>
    <w:rsid w:val="00413185"/>
    <w:rsid w:val="004141C9"/>
    <w:rsid w:val="004151B5"/>
    <w:rsid w:val="00415524"/>
    <w:rsid w:val="004163C7"/>
    <w:rsid w:val="004166C0"/>
    <w:rsid w:val="004168C1"/>
    <w:rsid w:val="00416DE8"/>
    <w:rsid w:val="00416E8E"/>
    <w:rsid w:val="00416EC2"/>
    <w:rsid w:val="00420C71"/>
    <w:rsid w:val="00420C7B"/>
    <w:rsid w:val="00420F0B"/>
    <w:rsid w:val="0042285D"/>
    <w:rsid w:val="0042290F"/>
    <w:rsid w:val="0042320F"/>
    <w:rsid w:val="00423DEC"/>
    <w:rsid w:val="00423FC8"/>
    <w:rsid w:val="00424821"/>
    <w:rsid w:val="00424887"/>
    <w:rsid w:val="00424C86"/>
    <w:rsid w:val="004250A4"/>
    <w:rsid w:val="0042567A"/>
    <w:rsid w:val="00425E74"/>
    <w:rsid w:val="00427622"/>
    <w:rsid w:val="004304DF"/>
    <w:rsid w:val="0043054D"/>
    <w:rsid w:val="0043149E"/>
    <w:rsid w:val="00431657"/>
    <w:rsid w:val="00431B2C"/>
    <w:rsid w:val="004336B8"/>
    <w:rsid w:val="004336C6"/>
    <w:rsid w:val="00433925"/>
    <w:rsid w:val="00433D8F"/>
    <w:rsid w:val="004341B1"/>
    <w:rsid w:val="00434B56"/>
    <w:rsid w:val="00435318"/>
    <w:rsid w:val="00435386"/>
    <w:rsid w:val="004353F5"/>
    <w:rsid w:val="00441E9E"/>
    <w:rsid w:val="00441F4C"/>
    <w:rsid w:val="00442021"/>
    <w:rsid w:val="00442CC5"/>
    <w:rsid w:val="004430F1"/>
    <w:rsid w:val="00443618"/>
    <w:rsid w:val="0044397E"/>
    <w:rsid w:val="004454DE"/>
    <w:rsid w:val="004459E7"/>
    <w:rsid w:val="00446AA2"/>
    <w:rsid w:val="00446CCA"/>
    <w:rsid w:val="00447440"/>
    <w:rsid w:val="00447627"/>
    <w:rsid w:val="00447B60"/>
    <w:rsid w:val="00447FAC"/>
    <w:rsid w:val="00450B94"/>
    <w:rsid w:val="00451B17"/>
    <w:rsid w:val="00452621"/>
    <w:rsid w:val="004529C2"/>
    <w:rsid w:val="00452E10"/>
    <w:rsid w:val="0045338F"/>
    <w:rsid w:val="00453626"/>
    <w:rsid w:val="0045369C"/>
    <w:rsid w:val="0045385E"/>
    <w:rsid w:val="0045409C"/>
    <w:rsid w:val="00454E7B"/>
    <w:rsid w:val="00455A04"/>
    <w:rsid w:val="00457D5E"/>
    <w:rsid w:val="004604A3"/>
    <w:rsid w:val="004608AA"/>
    <w:rsid w:val="00460B27"/>
    <w:rsid w:val="00460CCE"/>
    <w:rsid w:val="00460F1D"/>
    <w:rsid w:val="00461AA7"/>
    <w:rsid w:val="00461DA5"/>
    <w:rsid w:val="00462AB8"/>
    <w:rsid w:val="00463651"/>
    <w:rsid w:val="00464032"/>
    <w:rsid w:val="004642DE"/>
    <w:rsid w:val="00464AAF"/>
    <w:rsid w:val="00464C67"/>
    <w:rsid w:val="00464DD3"/>
    <w:rsid w:val="0046533B"/>
    <w:rsid w:val="00465AF7"/>
    <w:rsid w:val="00465FB7"/>
    <w:rsid w:val="004662AE"/>
    <w:rsid w:val="004662E9"/>
    <w:rsid w:val="004663D3"/>
    <w:rsid w:val="00466D09"/>
    <w:rsid w:val="00466D58"/>
    <w:rsid w:val="00470980"/>
    <w:rsid w:val="00470D31"/>
    <w:rsid w:val="00470E2B"/>
    <w:rsid w:val="00470E2C"/>
    <w:rsid w:val="00471044"/>
    <w:rsid w:val="0047109B"/>
    <w:rsid w:val="004716F1"/>
    <w:rsid w:val="004725DB"/>
    <w:rsid w:val="004744AF"/>
    <w:rsid w:val="00474965"/>
    <w:rsid w:val="00475003"/>
    <w:rsid w:val="00476737"/>
    <w:rsid w:val="00477496"/>
    <w:rsid w:val="00477569"/>
    <w:rsid w:val="00477D99"/>
    <w:rsid w:val="0048035C"/>
    <w:rsid w:val="00480956"/>
    <w:rsid w:val="004815B6"/>
    <w:rsid w:val="00481A00"/>
    <w:rsid w:val="00483E8D"/>
    <w:rsid w:val="00484624"/>
    <w:rsid w:val="00484749"/>
    <w:rsid w:val="00485069"/>
    <w:rsid w:val="00486000"/>
    <w:rsid w:val="004878C5"/>
    <w:rsid w:val="004878FE"/>
    <w:rsid w:val="00490258"/>
    <w:rsid w:val="00491ABB"/>
    <w:rsid w:val="00492205"/>
    <w:rsid w:val="00492F69"/>
    <w:rsid w:val="00492F95"/>
    <w:rsid w:val="004935FA"/>
    <w:rsid w:val="0049486E"/>
    <w:rsid w:val="00494D3D"/>
    <w:rsid w:val="00494ECB"/>
    <w:rsid w:val="0049546C"/>
    <w:rsid w:val="00496E11"/>
    <w:rsid w:val="004A0FAF"/>
    <w:rsid w:val="004A10FC"/>
    <w:rsid w:val="004A1251"/>
    <w:rsid w:val="004A2100"/>
    <w:rsid w:val="004A26AF"/>
    <w:rsid w:val="004A326B"/>
    <w:rsid w:val="004A37E8"/>
    <w:rsid w:val="004A3E22"/>
    <w:rsid w:val="004A4487"/>
    <w:rsid w:val="004A4857"/>
    <w:rsid w:val="004A57BA"/>
    <w:rsid w:val="004A5AD7"/>
    <w:rsid w:val="004A5BEA"/>
    <w:rsid w:val="004A70FA"/>
    <w:rsid w:val="004A7289"/>
    <w:rsid w:val="004A770C"/>
    <w:rsid w:val="004A7B69"/>
    <w:rsid w:val="004B09E1"/>
    <w:rsid w:val="004B0DA8"/>
    <w:rsid w:val="004B0F47"/>
    <w:rsid w:val="004B13E6"/>
    <w:rsid w:val="004B1468"/>
    <w:rsid w:val="004B1594"/>
    <w:rsid w:val="004B1C19"/>
    <w:rsid w:val="004B21CA"/>
    <w:rsid w:val="004B3586"/>
    <w:rsid w:val="004B510D"/>
    <w:rsid w:val="004B6502"/>
    <w:rsid w:val="004B6964"/>
    <w:rsid w:val="004B6DC0"/>
    <w:rsid w:val="004B70AD"/>
    <w:rsid w:val="004B75A3"/>
    <w:rsid w:val="004B76DB"/>
    <w:rsid w:val="004C106D"/>
    <w:rsid w:val="004C262C"/>
    <w:rsid w:val="004C2930"/>
    <w:rsid w:val="004C2C15"/>
    <w:rsid w:val="004C4432"/>
    <w:rsid w:val="004C5E6A"/>
    <w:rsid w:val="004C64A7"/>
    <w:rsid w:val="004C6A42"/>
    <w:rsid w:val="004C6E8F"/>
    <w:rsid w:val="004C7D53"/>
    <w:rsid w:val="004C7EBE"/>
    <w:rsid w:val="004D07B8"/>
    <w:rsid w:val="004D0E48"/>
    <w:rsid w:val="004D121C"/>
    <w:rsid w:val="004D18BB"/>
    <w:rsid w:val="004D2239"/>
    <w:rsid w:val="004D2638"/>
    <w:rsid w:val="004D362F"/>
    <w:rsid w:val="004D369D"/>
    <w:rsid w:val="004D3CE3"/>
    <w:rsid w:val="004D403D"/>
    <w:rsid w:val="004D42EE"/>
    <w:rsid w:val="004D47E5"/>
    <w:rsid w:val="004D4801"/>
    <w:rsid w:val="004D5265"/>
    <w:rsid w:val="004D591D"/>
    <w:rsid w:val="004D599C"/>
    <w:rsid w:val="004D59B2"/>
    <w:rsid w:val="004D73A9"/>
    <w:rsid w:val="004D76F3"/>
    <w:rsid w:val="004E040E"/>
    <w:rsid w:val="004E0444"/>
    <w:rsid w:val="004E0AB5"/>
    <w:rsid w:val="004E1830"/>
    <w:rsid w:val="004E350E"/>
    <w:rsid w:val="004E4809"/>
    <w:rsid w:val="004E53E3"/>
    <w:rsid w:val="004E56F9"/>
    <w:rsid w:val="004E684C"/>
    <w:rsid w:val="004E699D"/>
    <w:rsid w:val="004E7273"/>
    <w:rsid w:val="004E7D89"/>
    <w:rsid w:val="004E7E4C"/>
    <w:rsid w:val="004E7FFD"/>
    <w:rsid w:val="004F000D"/>
    <w:rsid w:val="004F04BF"/>
    <w:rsid w:val="004F0B86"/>
    <w:rsid w:val="004F199E"/>
    <w:rsid w:val="004F2DB9"/>
    <w:rsid w:val="004F3341"/>
    <w:rsid w:val="004F3BCC"/>
    <w:rsid w:val="004F3C9B"/>
    <w:rsid w:val="004F40CB"/>
    <w:rsid w:val="004F4219"/>
    <w:rsid w:val="004F491F"/>
    <w:rsid w:val="004F4B61"/>
    <w:rsid w:val="004F5CF8"/>
    <w:rsid w:val="004F6194"/>
    <w:rsid w:val="004F68CB"/>
    <w:rsid w:val="004F6FF2"/>
    <w:rsid w:val="004F76D6"/>
    <w:rsid w:val="004F79E6"/>
    <w:rsid w:val="0050041F"/>
    <w:rsid w:val="00500DC4"/>
    <w:rsid w:val="005018DE"/>
    <w:rsid w:val="005022CB"/>
    <w:rsid w:val="00502CEF"/>
    <w:rsid w:val="00503071"/>
    <w:rsid w:val="00503816"/>
    <w:rsid w:val="0050384C"/>
    <w:rsid w:val="00504CD6"/>
    <w:rsid w:val="005050BE"/>
    <w:rsid w:val="0050591A"/>
    <w:rsid w:val="00505C7C"/>
    <w:rsid w:val="005063EC"/>
    <w:rsid w:val="0050786B"/>
    <w:rsid w:val="00507AFD"/>
    <w:rsid w:val="00510FF7"/>
    <w:rsid w:val="0051138A"/>
    <w:rsid w:val="00511C42"/>
    <w:rsid w:val="005138E0"/>
    <w:rsid w:val="0051397F"/>
    <w:rsid w:val="00513985"/>
    <w:rsid w:val="00514D94"/>
    <w:rsid w:val="00515155"/>
    <w:rsid w:val="00516830"/>
    <w:rsid w:val="005178E9"/>
    <w:rsid w:val="005179D5"/>
    <w:rsid w:val="00520831"/>
    <w:rsid w:val="00520A1F"/>
    <w:rsid w:val="00520CEB"/>
    <w:rsid w:val="00520EAA"/>
    <w:rsid w:val="005215D2"/>
    <w:rsid w:val="00521B2B"/>
    <w:rsid w:val="00522117"/>
    <w:rsid w:val="00522EA2"/>
    <w:rsid w:val="00523451"/>
    <w:rsid w:val="005236F1"/>
    <w:rsid w:val="005245BD"/>
    <w:rsid w:val="00524712"/>
    <w:rsid w:val="00525281"/>
    <w:rsid w:val="00525C44"/>
    <w:rsid w:val="00527488"/>
    <w:rsid w:val="00527EBB"/>
    <w:rsid w:val="0053031D"/>
    <w:rsid w:val="00530A7F"/>
    <w:rsid w:val="00530CAA"/>
    <w:rsid w:val="00530E5C"/>
    <w:rsid w:val="00532143"/>
    <w:rsid w:val="00532AF4"/>
    <w:rsid w:val="005331FD"/>
    <w:rsid w:val="00533913"/>
    <w:rsid w:val="00533BC3"/>
    <w:rsid w:val="00533EB7"/>
    <w:rsid w:val="00535087"/>
    <w:rsid w:val="00535672"/>
    <w:rsid w:val="00535E06"/>
    <w:rsid w:val="00540744"/>
    <w:rsid w:val="0054098E"/>
    <w:rsid w:val="00540E02"/>
    <w:rsid w:val="00541314"/>
    <w:rsid w:val="00541B49"/>
    <w:rsid w:val="00541EDD"/>
    <w:rsid w:val="00542DF7"/>
    <w:rsid w:val="00543518"/>
    <w:rsid w:val="00543EC7"/>
    <w:rsid w:val="0054435E"/>
    <w:rsid w:val="00545336"/>
    <w:rsid w:val="00545566"/>
    <w:rsid w:val="00545DCA"/>
    <w:rsid w:val="00546562"/>
    <w:rsid w:val="005465C8"/>
    <w:rsid w:val="00547A62"/>
    <w:rsid w:val="00550229"/>
    <w:rsid w:val="00550821"/>
    <w:rsid w:val="005514D3"/>
    <w:rsid w:val="005515E4"/>
    <w:rsid w:val="00551812"/>
    <w:rsid w:val="0055200A"/>
    <w:rsid w:val="005520FE"/>
    <w:rsid w:val="00552995"/>
    <w:rsid w:val="00552BF5"/>
    <w:rsid w:val="00552C9E"/>
    <w:rsid w:val="00553E0D"/>
    <w:rsid w:val="0055483E"/>
    <w:rsid w:val="005548BB"/>
    <w:rsid w:val="00555374"/>
    <w:rsid w:val="005554B8"/>
    <w:rsid w:val="005559C9"/>
    <w:rsid w:val="00556076"/>
    <w:rsid w:val="0055694F"/>
    <w:rsid w:val="005571FA"/>
    <w:rsid w:val="005576C5"/>
    <w:rsid w:val="005578BE"/>
    <w:rsid w:val="00557A46"/>
    <w:rsid w:val="00560616"/>
    <w:rsid w:val="005606CC"/>
    <w:rsid w:val="00560CB2"/>
    <w:rsid w:val="0056112D"/>
    <w:rsid w:val="00561230"/>
    <w:rsid w:val="00561419"/>
    <w:rsid w:val="00561735"/>
    <w:rsid w:val="00562884"/>
    <w:rsid w:val="00562DDF"/>
    <w:rsid w:val="00562EF1"/>
    <w:rsid w:val="00563534"/>
    <w:rsid w:val="00563D45"/>
    <w:rsid w:val="005644AB"/>
    <w:rsid w:val="00564CEC"/>
    <w:rsid w:val="00564DDE"/>
    <w:rsid w:val="00564E0F"/>
    <w:rsid w:val="00565074"/>
    <w:rsid w:val="0056544C"/>
    <w:rsid w:val="00565CBD"/>
    <w:rsid w:val="00565DB9"/>
    <w:rsid w:val="0056680F"/>
    <w:rsid w:val="00567E3A"/>
    <w:rsid w:val="005701FD"/>
    <w:rsid w:val="0057043B"/>
    <w:rsid w:val="005706CB"/>
    <w:rsid w:val="005713FA"/>
    <w:rsid w:val="00571570"/>
    <w:rsid w:val="00571BF7"/>
    <w:rsid w:val="00572722"/>
    <w:rsid w:val="00572856"/>
    <w:rsid w:val="00573060"/>
    <w:rsid w:val="00573A52"/>
    <w:rsid w:val="005740F0"/>
    <w:rsid w:val="00574707"/>
    <w:rsid w:val="0057580F"/>
    <w:rsid w:val="00575BC0"/>
    <w:rsid w:val="00575C18"/>
    <w:rsid w:val="005760C0"/>
    <w:rsid w:val="005765CC"/>
    <w:rsid w:val="005778AA"/>
    <w:rsid w:val="0058073B"/>
    <w:rsid w:val="005811E0"/>
    <w:rsid w:val="00581FFB"/>
    <w:rsid w:val="00582165"/>
    <w:rsid w:val="005822B3"/>
    <w:rsid w:val="005823A8"/>
    <w:rsid w:val="00582442"/>
    <w:rsid w:val="0058332B"/>
    <w:rsid w:val="00583FDC"/>
    <w:rsid w:val="00585C6B"/>
    <w:rsid w:val="00586792"/>
    <w:rsid w:val="00587A9B"/>
    <w:rsid w:val="00590151"/>
    <w:rsid w:val="00590301"/>
    <w:rsid w:val="0059108B"/>
    <w:rsid w:val="0059113F"/>
    <w:rsid w:val="005918E7"/>
    <w:rsid w:val="00591A17"/>
    <w:rsid w:val="00591C8E"/>
    <w:rsid w:val="00591D6A"/>
    <w:rsid w:val="00592104"/>
    <w:rsid w:val="005922A3"/>
    <w:rsid w:val="0059243B"/>
    <w:rsid w:val="005926F4"/>
    <w:rsid w:val="00593BE3"/>
    <w:rsid w:val="00593E61"/>
    <w:rsid w:val="0059526E"/>
    <w:rsid w:val="00595874"/>
    <w:rsid w:val="00595AD2"/>
    <w:rsid w:val="00595C6F"/>
    <w:rsid w:val="005963AC"/>
    <w:rsid w:val="0059725A"/>
    <w:rsid w:val="0059768C"/>
    <w:rsid w:val="005A0D65"/>
    <w:rsid w:val="005A0F90"/>
    <w:rsid w:val="005A2026"/>
    <w:rsid w:val="005A39AC"/>
    <w:rsid w:val="005A3AEB"/>
    <w:rsid w:val="005A41BB"/>
    <w:rsid w:val="005A4518"/>
    <w:rsid w:val="005A4D71"/>
    <w:rsid w:val="005A4DB8"/>
    <w:rsid w:val="005A56FF"/>
    <w:rsid w:val="005A58B4"/>
    <w:rsid w:val="005A5954"/>
    <w:rsid w:val="005A604F"/>
    <w:rsid w:val="005A705B"/>
    <w:rsid w:val="005B0286"/>
    <w:rsid w:val="005B08C4"/>
    <w:rsid w:val="005B1D45"/>
    <w:rsid w:val="005B2207"/>
    <w:rsid w:val="005B2781"/>
    <w:rsid w:val="005B2BBD"/>
    <w:rsid w:val="005B373D"/>
    <w:rsid w:val="005B43CB"/>
    <w:rsid w:val="005B49BA"/>
    <w:rsid w:val="005B4C5C"/>
    <w:rsid w:val="005B4F8F"/>
    <w:rsid w:val="005B54F5"/>
    <w:rsid w:val="005B5D15"/>
    <w:rsid w:val="005B5E7D"/>
    <w:rsid w:val="005B7527"/>
    <w:rsid w:val="005B7ABF"/>
    <w:rsid w:val="005B7D45"/>
    <w:rsid w:val="005B7F2F"/>
    <w:rsid w:val="005C1185"/>
    <w:rsid w:val="005C2035"/>
    <w:rsid w:val="005C2051"/>
    <w:rsid w:val="005C265F"/>
    <w:rsid w:val="005C283D"/>
    <w:rsid w:val="005C30BB"/>
    <w:rsid w:val="005C401B"/>
    <w:rsid w:val="005C619B"/>
    <w:rsid w:val="005C6556"/>
    <w:rsid w:val="005C65E3"/>
    <w:rsid w:val="005C6DC2"/>
    <w:rsid w:val="005C6E14"/>
    <w:rsid w:val="005C7139"/>
    <w:rsid w:val="005C725C"/>
    <w:rsid w:val="005C77B0"/>
    <w:rsid w:val="005C7C25"/>
    <w:rsid w:val="005D0AB6"/>
    <w:rsid w:val="005D0D9E"/>
    <w:rsid w:val="005D15B4"/>
    <w:rsid w:val="005D1C81"/>
    <w:rsid w:val="005D2318"/>
    <w:rsid w:val="005D2E1D"/>
    <w:rsid w:val="005D38EB"/>
    <w:rsid w:val="005D3F7F"/>
    <w:rsid w:val="005D4A5C"/>
    <w:rsid w:val="005D524B"/>
    <w:rsid w:val="005D5803"/>
    <w:rsid w:val="005D620A"/>
    <w:rsid w:val="005D62E6"/>
    <w:rsid w:val="005D6534"/>
    <w:rsid w:val="005D6CFB"/>
    <w:rsid w:val="005D7005"/>
    <w:rsid w:val="005E0747"/>
    <w:rsid w:val="005E0DE4"/>
    <w:rsid w:val="005E11F8"/>
    <w:rsid w:val="005E1C1A"/>
    <w:rsid w:val="005E1C6B"/>
    <w:rsid w:val="005E27C3"/>
    <w:rsid w:val="005E2810"/>
    <w:rsid w:val="005E2882"/>
    <w:rsid w:val="005E332A"/>
    <w:rsid w:val="005E3921"/>
    <w:rsid w:val="005E3A44"/>
    <w:rsid w:val="005E4499"/>
    <w:rsid w:val="005E46B6"/>
    <w:rsid w:val="005E5592"/>
    <w:rsid w:val="005E5766"/>
    <w:rsid w:val="005E5B16"/>
    <w:rsid w:val="005E5E1E"/>
    <w:rsid w:val="005F00DD"/>
    <w:rsid w:val="005F0812"/>
    <w:rsid w:val="005F08A7"/>
    <w:rsid w:val="005F149C"/>
    <w:rsid w:val="005F1A26"/>
    <w:rsid w:val="005F1CBE"/>
    <w:rsid w:val="005F21B6"/>
    <w:rsid w:val="005F24E6"/>
    <w:rsid w:val="005F363F"/>
    <w:rsid w:val="005F407B"/>
    <w:rsid w:val="005F40ED"/>
    <w:rsid w:val="005F4139"/>
    <w:rsid w:val="005F558B"/>
    <w:rsid w:val="005F59D7"/>
    <w:rsid w:val="005F6207"/>
    <w:rsid w:val="005F62B6"/>
    <w:rsid w:val="005F6333"/>
    <w:rsid w:val="005F6A33"/>
    <w:rsid w:val="005F74D2"/>
    <w:rsid w:val="006004D9"/>
    <w:rsid w:val="006005BB"/>
    <w:rsid w:val="00600A92"/>
    <w:rsid w:val="00600B43"/>
    <w:rsid w:val="00602DAC"/>
    <w:rsid w:val="006030EF"/>
    <w:rsid w:val="00603286"/>
    <w:rsid w:val="00603B0B"/>
    <w:rsid w:val="00603E03"/>
    <w:rsid w:val="00604123"/>
    <w:rsid w:val="0060461C"/>
    <w:rsid w:val="006047F2"/>
    <w:rsid w:val="00604C7D"/>
    <w:rsid w:val="00605D43"/>
    <w:rsid w:val="00605E6A"/>
    <w:rsid w:val="00606706"/>
    <w:rsid w:val="006070F1"/>
    <w:rsid w:val="00607697"/>
    <w:rsid w:val="00610D37"/>
    <w:rsid w:val="006118CA"/>
    <w:rsid w:val="00611BB8"/>
    <w:rsid w:val="00613AEC"/>
    <w:rsid w:val="00614037"/>
    <w:rsid w:val="0061429C"/>
    <w:rsid w:val="006145BF"/>
    <w:rsid w:val="00614662"/>
    <w:rsid w:val="006147E8"/>
    <w:rsid w:val="00614D13"/>
    <w:rsid w:val="00615514"/>
    <w:rsid w:val="0061588E"/>
    <w:rsid w:val="0061596E"/>
    <w:rsid w:val="00616C1F"/>
    <w:rsid w:val="0061777B"/>
    <w:rsid w:val="00617C17"/>
    <w:rsid w:val="00620A06"/>
    <w:rsid w:val="0062165A"/>
    <w:rsid w:val="00621CBA"/>
    <w:rsid w:val="0062295E"/>
    <w:rsid w:val="00622A94"/>
    <w:rsid w:val="00623042"/>
    <w:rsid w:val="006239E4"/>
    <w:rsid w:val="00623AEA"/>
    <w:rsid w:val="00623DF8"/>
    <w:rsid w:val="00623EAB"/>
    <w:rsid w:val="00623F28"/>
    <w:rsid w:val="006252D1"/>
    <w:rsid w:val="00625438"/>
    <w:rsid w:val="006254CC"/>
    <w:rsid w:val="00625720"/>
    <w:rsid w:val="006261DE"/>
    <w:rsid w:val="006266B4"/>
    <w:rsid w:val="00626B8C"/>
    <w:rsid w:val="00627DB0"/>
    <w:rsid w:val="006308DA"/>
    <w:rsid w:val="00630EFE"/>
    <w:rsid w:val="006310F6"/>
    <w:rsid w:val="00632E73"/>
    <w:rsid w:val="00633553"/>
    <w:rsid w:val="006335EC"/>
    <w:rsid w:val="00633A7E"/>
    <w:rsid w:val="0063556A"/>
    <w:rsid w:val="006356D4"/>
    <w:rsid w:val="006360DB"/>
    <w:rsid w:val="00636484"/>
    <w:rsid w:val="00637B1B"/>
    <w:rsid w:val="00640ADD"/>
    <w:rsid w:val="00641A39"/>
    <w:rsid w:val="00642325"/>
    <w:rsid w:val="00642390"/>
    <w:rsid w:val="00642604"/>
    <w:rsid w:val="0064289E"/>
    <w:rsid w:val="006428B5"/>
    <w:rsid w:val="00643421"/>
    <w:rsid w:val="00643566"/>
    <w:rsid w:val="00643708"/>
    <w:rsid w:val="00643E89"/>
    <w:rsid w:val="006441D9"/>
    <w:rsid w:val="00644329"/>
    <w:rsid w:val="00644614"/>
    <w:rsid w:val="00644935"/>
    <w:rsid w:val="00644AB7"/>
    <w:rsid w:val="00644B28"/>
    <w:rsid w:val="00644EC5"/>
    <w:rsid w:val="00645D28"/>
    <w:rsid w:val="00646261"/>
    <w:rsid w:val="00646ADA"/>
    <w:rsid w:val="0065003C"/>
    <w:rsid w:val="0065035F"/>
    <w:rsid w:val="0065066B"/>
    <w:rsid w:val="006512A4"/>
    <w:rsid w:val="00651312"/>
    <w:rsid w:val="00651500"/>
    <w:rsid w:val="006523E5"/>
    <w:rsid w:val="00652D4D"/>
    <w:rsid w:val="006530F3"/>
    <w:rsid w:val="00653A01"/>
    <w:rsid w:val="00654253"/>
    <w:rsid w:val="006544A1"/>
    <w:rsid w:val="0065543C"/>
    <w:rsid w:val="00656011"/>
    <w:rsid w:val="006561FC"/>
    <w:rsid w:val="00656547"/>
    <w:rsid w:val="00656AC3"/>
    <w:rsid w:val="00656B38"/>
    <w:rsid w:val="00656C58"/>
    <w:rsid w:val="00656F91"/>
    <w:rsid w:val="00657104"/>
    <w:rsid w:val="00660CA8"/>
    <w:rsid w:val="006619CF"/>
    <w:rsid w:val="00662B9C"/>
    <w:rsid w:val="0066328B"/>
    <w:rsid w:val="0066395E"/>
    <w:rsid w:val="006643FE"/>
    <w:rsid w:val="00664D47"/>
    <w:rsid w:val="00665098"/>
    <w:rsid w:val="006653BA"/>
    <w:rsid w:val="00665E5B"/>
    <w:rsid w:val="0066649F"/>
    <w:rsid w:val="00666616"/>
    <w:rsid w:val="00667FFC"/>
    <w:rsid w:val="00670CD5"/>
    <w:rsid w:val="00670CFC"/>
    <w:rsid w:val="00671F6A"/>
    <w:rsid w:val="006729F7"/>
    <w:rsid w:val="00673294"/>
    <w:rsid w:val="006735B7"/>
    <w:rsid w:val="006741C5"/>
    <w:rsid w:val="006741CE"/>
    <w:rsid w:val="00675C95"/>
    <w:rsid w:val="0067716C"/>
    <w:rsid w:val="00677495"/>
    <w:rsid w:val="00677728"/>
    <w:rsid w:val="0067782E"/>
    <w:rsid w:val="00681272"/>
    <w:rsid w:val="00681B6A"/>
    <w:rsid w:val="0068210C"/>
    <w:rsid w:val="0068240C"/>
    <w:rsid w:val="0068269A"/>
    <w:rsid w:val="00683530"/>
    <w:rsid w:val="00683AD1"/>
    <w:rsid w:val="00684149"/>
    <w:rsid w:val="00684164"/>
    <w:rsid w:val="006850C8"/>
    <w:rsid w:val="006854D8"/>
    <w:rsid w:val="00685638"/>
    <w:rsid w:val="006868D3"/>
    <w:rsid w:val="0068700C"/>
    <w:rsid w:val="0068729C"/>
    <w:rsid w:val="00687CD8"/>
    <w:rsid w:val="00687F7E"/>
    <w:rsid w:val="00690489"/>
    <w:rsid w:val="0069048D"/>
    <w:rsid w:val="00690788"/>
    <w:rsid w:val="006907E8"/>
    <w:rsid w:val="00691FB0"/>
    <w:rsid w:val="0069250A"/>
    <w:rsid w:val="006926F4"/>
    <w:rsid w:val="006935EA"/>
    <w:rsid w:val="006947E7"/>
    <w:rsid w:val="00694EB7"/>
    <w:rsid w:val="0069533B"/>
    <w:rsid w:val="006960A4"/>
    <w:rsid w:val="006A017A"/>
    <w:rsid w:val="006A034D"/>
    <w:rsid w:val="006A0814"/>
    <w:rsid w:val="006A0A57"/>
    <w:rsid w:val="006A1D9A"/>
    <w:rsid w:val="006A2542"/>
    <w:rsid w:val="006A2B6C"/>
    <w:rsid w:val="006A3113"/>
    <w:rsid w:val="006A36F0"/>
    <w:rsid w:val="006A4E70"/>
    <w:rsid w:val="006A5E4B"/>
    <w:rsid w:val="006A60D0"/>
    <w:rsid w:val="006A6BCB"/>
    <w:rsid w:val="006A7271"/>
    <w:rsid w:val="006A7B17"/>
    <w:rsid w:val="006B0453"/>
    <w:rsid w:val="006B2050"/>
    <w:rsid w:val="006B2CF6"/>
    <w:rsid w:val="006B30FF"/>
    <w:rsid w:val="006B56EF"/>
    <w:rsid w:val="006B7443"/>
    <w:rsid w:val="006B7CB2"/>
    <w:rsid w:val="006C012E"/>
    <w:rsid w:val="006C02E6"/>
    <w:rsid w:val="006C12BD"/>
    <w:rsid w:val="006C16DA"/>
    <w:rsid w:val="006C25E4"/>
    <w:rsid w:val="006C2E93"/>
    <w:rsid w:val="006C32E8"/>
    <w:rsid w:val="006C334E"/>
    <w:rsid w:val="006C36B5"/>
    <w:rsid w:val="006C37D9"/>
    <w:rsid w:val="006C543F"/>
    <w:rsid w:val="006C5DE6"/>
    <w:rsid w:val="006C769B"/>
    <w:rsid w:val="006C78DD"/>
    <w:rsid w:val="006C7A6B"/>
    <w:rsid w:val="006D0765"/>
    <w:rsid w:val="006D3948"/>
    <w:rsid w:val="006D3B34"/>
    <w:rsid w:val="006D3ECB"/>
    <w:rsid w:val="006D48DE"/>
    <w:rsid w:val="006D6059"/>
    <w:rsid w:val="006D7396"/>
    <w:rsid w:val="006E0E8B"/>
    <w:rsid w:val="006E10E3"/>
    <w:rsid w:val="006E2121"/>
    <w:rsid w:val="006E24BA"/>
    <w:rsid w:val="006E25B2"/>
    <w:rsid w:val="006E3DC1"/>
    <w:rsid w:val="006E438F"/>
    <w:rsid w:val="006E4CCF"/>
    <w:rsid w:val="006E61D6"/>
    <w:rsid w:val="006E6C75"/>
    <w:rsid w:val="006F0635"/>
    <w:rsid w:val="006F0CB3"/>
    <w:rsid w:val="006F0CF7"/>
    <w:rsid w:val="006F134E"/>
    <w:rsid w:val="006F1BDA"/>
    <w:rsid w:val="006F1FB4"/>
    <w:rsid w:val="006F20A9"/>
    <w:rsid w:val="006F3865"/>
    <w:rsid w:val="006F4172"/>
    <w:rsid w:val="006F461E"/>
    <w:rsid w:val="006F521F"/>
    <w:rsid w:val="006F54B5"/>
    <w:rsid w:val="006F58B0"/>
    <w:rsid w:val="006F6B7C"/>
    <w:rsid w:val="006F7707"/>
    <w:rsid w:val="007004BD"/>
    <w:rsid w:val="00700914"/>
    <w:rsid w:val="00701495"/>
    <w:rsid w:val="00702E2E"/>
    <w:rsid w:val="00702EB9"/>
    <w:rsid w:val="007036A8"/>
    <w:rsid w:val="00703F7F"/>
    <w:rsid w:val="00703FC0"/>
    <w:rsid w:val="007042B4"/>
    <w:rsid w:val="0070431E"/>
    <w:rsid w:val="00704333"/>
    <w:rsid w:val="007048D2"/>
    <w:rsid w:val="00704FF1"/>
    <w:rsid w:val="007064F9"/>
    <w:rsid w:val="00706BA7"/>
    <w:rsid w:val="00706E0E"/>
    <w:rsid w:val="007073D2"/>
    <w:rsid w:val="0070768D"/>
    <w:rsid w:val="00707832"/>
    <w:rsid w:val="00707BE5"/>
    <w:rsid w:val="00707C9D"/>
    <w:rsid w:val="00707EE8"/>
    <w:rsid w:val="007103E0"/>
    <w:rsid w:val="00710411"/>
    <w:rsid w:val="00710880"/>
    <w:rsid w:val="007117AD"/>
    <w:rsid w:val="00711BF4"/>
    <w:rsid w:val="00711FB0"/>
    <w:rsid w:val="00711FBC"/>
    <w:rsid w:val="00712D96"/>
    <w:rsid w:val="00714190"/>
    <w:rsid w:val="007144D5"/>
    <w:rsid w:val="00714577"/>
    <w:rsid w:val="0071468B"/>
    <w:rsid w:val="00714B80"/>
    <w:rsid w:val="007150F4"/>
    <w:rsid w:val="00715819"/>
    <w:rsid w:val="007174C9"/>
    <w:rsid w:val="007175BD"/>
    <w:rsid w:val="00717BE7"/>
    <w:rsid w:val="00720D64"/>
    <w:rsid w:val="007213EC"/>
    <w:rsid w:val="007221E6"/>
    <w:rsid w:val="00722676"/>
    <w:rsid w:val="00723272"/>
    <w:rsid w:val="0072339B"/>
    <w:rsid w:val="007238F5"/>
    <w:rsid w:val="00723AE0"/>
    <w:rsid w:val="00724EDA"/>
    <w:rsid w:val="0072518B"/>
    <w:rsid w:val="007253C3"/>
    <w:rsid w:val="00726C3A"/>
    <w:rsid w:val="00726CC4"/>
    <w:rsid w:val="00726FF0"/>
    <w:rsid w:val="00727E94"/>
    <w:rsid w:val="00730F0D"/>
    <w:rsid w:val="00731B5D"/>
    <w:rsid w:val="00731E81"/>
    <w:rsid w:val="00731F05"/>
    <w:rsid w:val="007323AB"/>
    <w:rsid w:val="00734273"/>
    <w:rsid w:val="00734341"/>
    <w:rsid w:val="007352E8"/>
    <w:rsid w:val="00736114"/>
    <w:rsid w:val="0073652E"/>
    <w:rsid w:val="00737CC9"/>
    <w:rsid w:val="00740048"/>
    <w:rsid w:val="00742500"/>
    <w:rsid w:val="007429E7"/>
    <w:rsid w:val="0074314A"/>
    <w:rsid w:val="0074417D"/>
    <w:rsid w:val="007445A7"/>
    <w:rsid w:val="007457DD"/>
    <w:rsid w:val="007465AB"/>
    <w:rsid w:val="00746F83"/>
    <w:rsid w:val="0074719E"/>
    <w:rsid w:val="00747221"/>
    <w:rsid w:val="00750186"/>
    <w:rsid w:val="00750E18"/>
    <w:rsid w:val="0075194A"/>
    <w:rsid w:val="00751A12"/>
    <w:rsid w:val="00751CFB"/>
    <w:rsid w:val="00752364"/>
    <w:rsid w:val="007529E9"/>
    <w:rsid w:val="00753E85"/>
    <w:rsid w:val="00754B40"/>
    <w:rsid w:val="007554EB"/>
    <w:rsid w:val="00756511"/>
    <w:rsid w:val="00757093"/>
    <w:rsid w:val="00757923"/>
    <w:rsid w:val="00757DA8"/>
    <w:rsid w:val="00760704"/>
    <w:rsid w:val="00760827"/>
    <w:rsid w:val="00760962"/>
    <w:rsid w:val="0076101E"/>
    <w:rsid w:val="00761963"/>
    <w:rsid w:val="00762AA2"/>
    <w:rsid w:val="00762DA3"/>
    <w:rsid w:val="007647B7"/>
    <w:rsid w:val="0076494B"/>
    <w:rsid w:val="00765443"/>
    <w:rsid w:val="00765AA3"/>
    <w:rsid w:val="00766BFE"/>
    <w:rsid w:val="00767817"/>
    <w:rsid w:val="00767E87"/>
    <w:rsid w:val="00767FA2"/>
    <w:rsid w:val="00770B97"/>
    <w:rsid w:val="00771DB6"/>
    <w:rsid w:val="007721C0"/>
    <w:rsid w:val="00772DF2"/>
    <w:rsid w:val="00773AF3"/>
    <w:rsid w:val="007757FF"/>
    <w:rsid w:val="007771C0"/>
    <w:rsid w:val="00777424"/>
    <w:rsid w:val="00777918"/>
    <w:rsid w:val="00777BF5"/>
    <w:rsid w:val="00780ED1"/>
    <w:rsid w:val="00780F1C"/>
    <w:rsid w:val="007816DE"/>
    <w:rsid w:val="0078304D"/>
    <w:rsid w:val="00784537"/>
    <w:rsid w:val="007847F3"/>
    <w:rsid w:val="00784831"/>
    <w:rsid w:val="00784ACB"/>
    <w:rsid w:val="007853D7"/>
    <w:rsid w:val="007853F2"/>
    <w:rsid w:val="00785652"/>
    <w:rsid w:val="00786810"/>
    <w:rsid w:val="00787567"/>
    <w:rsid w:val="00787A26"/>
    <w:rsid w:val="00790E4D"/>
    <w:rsid w:val="00790EA4"/>
    <w:rsid w:val="0079119F"/>
    <w:rsid w:val="007915AD"/>
    <w:rsid w:val="0079251C"/>
    <w:rsid w:val="0079282D"/>
    <w:rsid w:val="00792B1F"/>
    <w:rsid w:val="00792CCB"/>
    <w:rsid w:val="00792DA1"/>
    <w:rsid w:val="007932F2"/>
    <w:rsid w:val="007937C5"/>
    <w:rsid w:val="0079390D"/>
    <w:rsid w:val="00793EFC"/>
    <w:rsid w:val="00794760"/>
    <w:rsid w:val="00795F8D"/>
    <w:rsid w:val="00797FDA"/>
    <w:rsid w:val="00797FE8"/>
    <w:rsid w:val="007A0A5E"/>
    <w:rsid w:val="007A0C91"/>
    <w:rsid w:val="007A0CE6"/>
    <w:rsid w:val="007A1189"/>
    <w:rsid w:val="007A211E"/>
    <w:rsid w:val="007A21AE"/>
    <w:rsid w:val="007A22BD"/>
    <w:rsid w:val="007A25FE"/>
    <w:rsid w:val="007A2647"/>
    <w:rsid w:val="007A290A"/>
    <w:rsid w:val="007A30E8"/>
    <w:rsid w:val="007A33C5"/>
    <w:rsid w:val="007A3BD8"/>
    <w:rsid w:val="007A524D"/>
    <w:rsid w:val="007A57C1"/>
    <w:rsid w:val="007A5D53"/>
    <w:rsid w:val="007A6DC3"/>
    <w:rsid w:val="007A7035"/>
    <w:rsid w:val="007A70C4"/>
    <w:rsid w:val="007A7ACF"/>
    <w:rsid w:val="007A7CEF"/>
    <w:rsid w:val="007B0546"/>
    <w:rsid w:val="007B1322"/>
    <w:rsid w:val="007B14B3"/>
    <w:rsid w:val="007B2B7F"/>
    <w:rsid w:val="007B2E68"/>
    <w:rsid w:val="007B392E"/>
    <w:rsid w:val="007B3AC4"/>
    <w:rsid w:val="007B3F9A"/>
    <w:rsid w:val="007B465C"/>
    <w:rsid w:val="007B4E17"/>
    <w:rsid w:val="007B5B5F"/>
    <w:rsid w:val="007C077D"/>
    <w:rsid w:val="007C142A"/>
    <w:rsid w:val="007C1534"/>
    <w:rsid w:val="007C2A79"/>
    <w:rsid w:val="007C34C0"/>
    <w:rsid w:val="007C35B4"/>
    <w:rsid w:val="007C3E85"/>
    <w:rsid w:val="007C411E"/>
    <w:rsid w:val="007C42E4"/>
    <w:rsid w:val="007C46DB"/>
    <w:rsid w:val="007C480A"/>
    <w:rsid w:val="007C5D36"/>
    <w:rsid w:val="007C6A69"/>
    <w:rsid w:val="007C7182"/>
    <w:rsid w:val="007C7E29"/>
    <w:rsid w:val="007D0144"/>
    <w:rsid w:val="007D093D"/>
    <w:rsid w:val="007D16C1"/>
    <w:rsid w:val="007D1EA2"/>
    <w:rsid w:val="007D23D1"/>
    <w:rsid w:val="007D247C"/>
    <w:rsid w:val="007D2CFA"/>
    <w:rsid w:val="007D34FB"/>
    <w:rsid w:val="007D3575"/>
    <w:rsid w:val="007D3CF6"/>
    <w:rsid w:val="007D4466"/>
    <w:rsid w:val="007D459D"/>
    <w:rsid w:val="007D4898"/>
    <w:rsid w:val="007D4BA9"/>
    <w:rsid w:val="007D519E"/>
    <w:rsid w:val="007D59AA"/>
    <w:rsid w:val="007D5C35"/>
    <w:rsid w:val="007D5EB4"/>
    <w:rsid w:val="007D6330"/>
    <w:rsid w:val="007D70E9"/>
    <w:rsid w:val="007D7C97"/>
    <w:rsid w:val="007E09C2"/>
    <w:rsid w:val="007E1F8F"/>
    <w:rsid w:val="007E2367"/>
    <w:rsid w:val="007E2FDA"/>
    <w:rsid w:val="007E3930"/>
    <w:rsid w:val="007E3F64"/>
    <w:rsid w:val="007E4115"/>
    <w:rsid w:val="007E4365"/>
    <w:rsid w:val="007E4D42"/>
    <w:rsid w:val="007E524A"/>
    <w:rsid w:val="007E5723"/>
    <w:rsid w:val="007E59F9"/>
    <w:rsid w:val="007E5BBA"/>
    <w:rsid w:val="007E6117"/>
    <w:rsid w:val="007E65E6"/>
    <w:rsid w:val="007E6A0A"/>
    <w:rsid w:val="007E6C3C"/>
    <w:rsid w:val="007E711A"/>
    <w:rsid w:val="007E72E2"/>
    <w:rsid w:val="007F0937"/>
    <w:rsid w:val="007F0B58"/>
    <w:rsid w:val="007F126F"/>
    <w:rsid w:val="007F1A25"/>
    <w:rsid w:val="007F223E"/>
    <w:rsid w:val="007F2500"/>
    <w:rsid w:val="007F350D"/>
    <w:rsid w:val="007F36A1"/>
    <w:rsid w:val="007F3923"/>
    <w:rsid w:val="007F4213"/>
    <w:rsid w:val="007F45D2"/>
    <w:rsid w:val="007F4778"/>
    <w:rsid w:val="007F4A3D"/>
    <w:rsid w:val="007F50B5"/>
    <w:rsid w:val="007F57BE"/>
    <w:rsid w:val="007F605A"/>
    <w:rsid w:val="007F6950"/>
    <w:rsid w:val="007F6E5D"/>
    <w:rsid w:val="007F7940"/>
    <w:rsid w:val="007F7F4C"/>
    <w:rsid w:val="008036DA"/>
    <w:rsid w:val="00804036"/>
    <w:rsid w:val="00804046"/>
    <w:rsid w:val="00804CE6"/>
    <w:rsid w:val="00804CFA"/>
    <w:rsid w:val="00805663"/>
    <w:rsid w:val="00805795"/>
    <w:rsid w:val="008058E4"/>
    <w:rsid w:val="00805E00"/>
    <w:rsid w:val="008061D1"/>
    <w:rsid w:val="008072F9"/>
    <w:rsid w:val="0080767C"/>
    <w:rsid w:val="00811307"/>
    <w:rsid w:val="0081178A"/>
    <w:rsid w:val="008136B8"/>
    <w:rsid w:val="008136D3"/>
    <w:rsid w:val="0081488C"/>
    <w:rsid w:val="00815A5D"/>
    <w:rsid w:val="00816B2F"/>
    <w:rsid w:val="00817A34"/>
    <w:rsid w:val="008208EA"/>
    <w:rsid w:val="0082166C"/>
    <w:rsid w:val="0082221D"/>
    <w:rsid w:val="008223BF"/>
    <w:rsid w:val="00822922"/>
    <w:rsid w:val="00823C4C"/>
    <w:rsid w:val="00823C68"/>
    <w:rsid w:val="00824746"/>
    <w:rsid w:val="0082510F"/>
    <w:rsid w:val="00825B76"/>
    <w:rsid w:val="00827ED6"/>
    <w:rsid w:val="00830997"/>
    <w:rsid w:val="00830CBC"/>
    <w:rsid w:val="00831681"/>
    <w:rsid w:val="00832394"/>
    <w:rsid w:val="008324C4"/>
    <w:rsid w:val="00832C11"/>
    <w:rsid w:val="008344C0"/>
    <w:rsid w:val="00835321"/>
    <w:rsid w:val="008353C7"/>
    <w:rsid w:val="00836ABB"/>
    <w:rsid w:val="00837B6B"/>
    <w:rsid w:val="00837BEC"/>
    <w:rsid w:val="00840280"/>
    <w:rsid w:val="008404AD"/>
    <w:rsid w:val="00841D74"/>
    <w:rsid w:val="00841E13"/>
    <w:rsid w:val="0084220A"/>
    <w:rsid w:val="00842442"/>
    <w:rsid w:val="008434DC"/>
    <w:rsid w:val="008438BF"/>
    <w:rsid w:val="00843EA1"/>
    <w:rsid w:val="00844E37"/>
    <w:rsid w:val="0084503D"/>
    <w:rsid w:val="0084550B"/>
    <w:rsid w:val="00845792"/>
    <w:rsid w:val="0084644F"/>
    <w:rsid w:val="0084668E"/>
    <w:rsid w:val="008475B5"/>
    <w:rsid w:val="008475F2"/>
    <w:rsid w:val="00847B1C"/>
    <w:rsid w:val="00847ED3"/>
    <w:rsid w:val="00847FE0"/>
    <w:rsid w:val="00850524"/>
    <w:rsid w:val="00850877"/>
    <w:rsid w:val="008512D5"/>
    <w:rsid w:val="008515A9"/>
    <w:rsid w:val="00851866"/>
    <w:rsid w:val="00852F62"/>
    <w:rsid w:val="00853599"/>
    <w:rsid w:val="00853D89"/>
    <w:rsid w:val="008543C8"/>
    <w:rsid w:val="008545F9"/>
    <w:rsid w:val="0085476D"/>
    <w:rsid w:val="00854A91"/>
    <w:rsid w:val="00854AC6"/>
    <w:rsid w:val="0085598D"/>
    <w:rsid w:val="00856487"/>
    <w:rsid w:val="00856790"/>
    <w:rsid w:val="00856798"/>
    <w:rsid w:val="00857022"/>
    <w:rsid w:val="008573CC"/>
    <w:rsid w:val="008578D6"/>
    <w:rsid w:val="00857B74"/>
    <w:rsid w:val="00857CD8"/>
    <w:rsid w:val="00860EA6"/>
    <w:rsid w:val="00861529"/>
    <w:rsid w:val="0086193F"/>
    <w:rsid w:val="00863A56"/>
    <w:rsid w:val="00863B7B"/>
    <w:rsid w:val="00863FBB"/>
    <w:rsid w:val="008649E5"/>
    <w:rsid w:val="00864BE3"/>
    <w:rsid w:val="00864D5D"/>
    <w:rsid w:val="008651D5"/>
    <w:rsid w:val="00865CB4"/>
    <w:rsid w:val="008664BE"/>
    <w:rsid w:val="0086652B"/>
    <w:rsid w:val="00866C43"/>
    <w:rsid w:val="0086721A"/>
    <w:rsid w:val="008672D6"/>
    <w:rsid w:val="00867B04"/>
    <w:rsid w:val="00870A77"/>
    <w:rsid w:val="00870FC4"/>
    <w:rsid w:val="00871125"/>
    <w:rsid w:val="0087135E"/>
    <w:rsid w:val="00871A88"/>
    <w:rsid w:val="00871BA0"/>
    <w:rsid w:val="00872767"/>
    <w:rsid w:val="00872C64"/>
    <w:rsid w:val="00873471"/>
    <w:rsid w:val="008748BB"/>
    <w:rsid w:val="00875E20"/>
    <w:rsid w:val="00875F78"/>
    <w:rsid w:val="00876DE0"/>
    <w:rsid w:val="0087706C"/>
    <w:rsid w:val="00883700"/>
    <w:rsid w:val="008846C0"/>
    <w:rsid w:val="008846E1"/>
    <w:rsid w:val="008848D5"/>
    <w:rsid w:val="008848E3"/>
    <w:rsid w:val="00884B89"/>
    <w:rsid w:val="00884E54"/>
    <w:rsid w:val="00884E77"/>
    <w:rsid w:val="00885236"/>
    <w:rsid w:val="00885565"/>
    <w:rsid w:val="00886138"/>
    <w:rsid w:val="00886356"/>
    <w:rsid w:val="00886F65"/>
    <w:rsid w:val="00886FF6"/>
    <w:rsid w:val="008873BA"/>
    <w:rsid w:val="0088740A"/>
    <w:rsid w:val="008875DA"/>
    <w:rsid w:val="00887E54"/>
    <w:rsid w:val="00890FA9"/>
    <w:rsid w:val="00892081"/>
    <w:rsid w:val="00892E26"/>
    <w:rsid w:val="00893A90"/>
    <w:rsid w:val="0089446D"/>
    <w:rsid w:val="00895925"/>
    <w:rsid w:val="00895A13"/>
    <w:rsid w:val="00896551"/>
    <w:rsid w:val="00897E08"/>
    <w:rsid w:val="008A029F"/>
    <w:rsid w:val="008A0DC3"/>
    <w:rsid w:val="008A16B8"/>
    <w:rsid w:val="008A25B8"/>
    <w:rsid w:val="008A2D7C"/>
    <w:rsid w:val="008A3834"/>
    <w:rsid w:val="008A3B2F"/>
    <w:rsid w:val="008A3CFE"/>
    <w:rsid w:val="008A4177"/>
    <w:rsid w:val="008A4256"/>
    <w:rsid w:val="008A58FB"/>
    <w:rsid w:val="008A647E"/>
    <w:rsid w:val="008A6D75"/>
    <w:rsid w:val="008B039E"/>
    <w:rsid w:val="008B0547"/>
    <w:rsid w:val="008B0FDD"/>
    <w:rsid w:val="008B1EF3"/>
    <w:rsid w:val="008B1F83"/>
    <w:rsid w:val="008B2135"/>
    <w:rsid w:val="008B26CB"/>
    <w:rsid w:val="008B2F7D"/>
    <w:rsid w:val="008B3DBA"/>
    <w:rsid w:val="008B40CC"/>
    <w:rsid w:val="008B468B"/>
    <w:rsid w:val="008B53D4"/>
    <w:rsid w:val="008B5963"/>
    <w:rsid w:val="008B6084"/>
    <w:rsid w:val="008B614A"/>
    <w:rsid w:val="008B617A"/>
    <w:rsid w:val="008B64E6"/>
    <w:rsid w:val="008B67EC"/>
    <w:rsid w:val="008B691E"/>
    <w:rsid w:val="008B76B8"/>
    <w:rsid w:val="008B7D27"/>
    <w:rsid w:val="008C0EC3"/>
    <w:rsid w:val="008C0FA2"/>
    <w:rsid w:val="008C1301"/>
    <w:rsid w:val="008C2F3A"/>
    <w:rsid w:val="008C35EA"/>
    <w:rsid w:val="008C3870"/>
    <w:rsid w:val="008C4ACF"/>
    <w:rsid w:val="008C562B"/>
    <w:rsid w:val="008C61C9"/>
    <w:rsid w:val="008C64C3"/>
    <w:rsid w:val="008C6659"/>
    <w:rsid w:val="008C6A49"/>
    <w:rsid w:val="008C6E60"/>
    <w:rsid w:val="008C71F2"/>
    <w:rsid w:val="008C7F5D"/>
    <w:rsid w:val="008D02BD"/>
    <w:rsid w:val="008D15D8"/>
    <w:rsid w:val="008D1F7F"/>
    <w:rsid w:val="008D2FFA"/>
    <w:rsid w:val="008D39F0"/>
    <w:rsid w:val="008D3F00"/>
    <w:rsid w:val="008D4C07"/>
    <w:rsid w:val="008D51C5"/>
    <w:rsid w:val="008D5210"/>
    <w:rsid w:val="008D5333"/>
    <w:rsid w:val="008D55C7"/>
    <w:rsid w:val="008D5786"/>
    <w:rsid w:val="008D7B72"/>
    <w:rsid w:val="008E1F50"/>
    <w:rsid w:val="008E1FC4"/>
    <w:rsid w:val="008E3210"/>
    <w:rsid w:val="008E3761"/>
    <w:rsid w:val="008E59CD"/>
    <w:rsid w:val="008E649F"/>
    <w:rsid w:val="008E6DB9"/>
    <w:rsid w:val="008E7E3F"/>
    <w:rsid w:val="008F0261"/>
    <w:rsid w:val="008F0F93"/>
    <w:rsid w:val="008F2D8D"/>
    <w:rsid w:val="008F3641"/>
    <w:rsid w:val="008F3FE6"/>
    <w:rsid w:val="008F413D"/>
    <w:rsid w:val="008F48D5"/>
    <w:rsid w:val="008F58D9"/>
    <w:rsid w:val="008F5A42"/>
    <w:rsid w:val="008F6197"/>
    <w:rsid w:val="008F7CF3"/>
    <w:rsid w:val="008F7D15"/>
    <w:rsid w:val="00902344"/>
    <w:rsid w:val="00902ACF"/>
    <w:rsid w:val="00903232"/>
    <w:rsid w:val="00903457"/>
    <w:rsid w:val="009041B0"/>
    <w:rsid w:val="009047DC"/>
    <w:rsid w:val="00904864"/>
    <w:rsid w:val="00904C1B"/>
    <w:rsid w:val="00904F52"/>
    <w:rsid w:val="00905073"/>
    <w:rsid w:val="00905589"/>
    <w:rsid w:val="00905803"/>
    <w:rsid w:val="00907BFF"/>
    <w:rsid w:val="009111F1"/>
    <w:rsid w:val="00911DB8"/>
    <w:rsid w:val="00913561"/>
    <w:rsid w:val="00913BE9"/>
    <w:rsid w:val="00914229"/>
    <w:rsid w:val="00914286"/>
    <w:rsid w:val="0091481D"/>
    <w:rsid w:val="0091519D"/>
    <w:rsid w:val="00915AED"/>
    <w:rsid w:val="009170A5"/>
    <w:rsid w:val="009207EA"/>
    <w:rsid w:val="00920D11"/>
    <w:rsid w:val="00920D17"/>
    <w:rsid w:val="00921734"/>
    <w:rsid w:val="00921B75"/>
    <w:rsid w:val="0092218C"/>
    <w:rsid w:val="00922875"/>
    <w:rsid w:val="0092545F"/>
    <w:rsid w:val="00925AAA"/>
    <w:rsid w:val="009264EB"/>
    <w:rsid w:val="00927698"/>
    <w:rsid w:val="009303D7"/>
    <w:rsid w:val="00930615"/>
    <w:rsid w:val="00930938"/>
    <w:rsid w:val="0093207F"/>
    <w:rsid w:val="00932D72"/>
    <w:rsid w:val="00932F74"/>
    <w:rsid w:val="0093484B"/>
    <w:rsid w:val="00934C33"/>
    <w:rsid w:val="00934CE8"/>
    <w:rsid w:val="00934F4B"/>
    <w:rsid w:val="009353E6"/>
    <w:rsid w:val="009356DB"/>
    <w:rsid w:val="00935F6C"/>
    <w:rsid w:val="00936059"/>
    <w:rsid w:val="0093628B"/>
    <w:rsid w:val="00936E2A"/>
    <w:rsid w:val="00936F9E"/>
    <w:rsid w:val="00937138"/>
    <w:rsid w:val="0093717E"/>
    <w:rsid w:val="0094065E"/>
    <w:rsid w:val="00940B43"/>
    <w:rsid w:val="009417EF"/>
    <w:rsid w:val="00942368"/>
    <w:rsid w:val="009429D2"/>
    <w:rsid w:val="00942DFF"/>
    <w:rsid w:val="00943F9C"/>
    <w:rsid w:val="00944AD1"/>
    <w:rsid w:val="00944D3E"/>
    <w:rsid w:val="00944DCD"/>
    <w:rsid w:val="009458CD"/>
    <w:rsid w:val="00947836"/>
    <w:rsid w:val="00950463"/>
    <w:rsid w:val="009508D3"/>
    <w:rsid w:val="00950C45"/>
    <w:rsid w:val="00952D7A"/>
    <w:rsid w:val="00954243"/>
    <w:rsid w:val="00955B5F"/>
    <w:rsid w:val="009561DD"/>
    <w:rsid w:val="00956348"/>
    <w:rsid w:val="009567DE"/>
    <w:rsid w:val="00956BC6"/>
    <w:rsid w:val="0095713B"/>
    <w:rsid w:val="00957739"/>
    <w:rsid w:val="00960739"/>
    <w:rsid w:val="0096077A"/>
    <w:rsid w:val="009619A9"/>
    <w:rsid w:val="00961A10"/>
    <w:rsid w:val="00961DB9"/>
    <w:rsid w:val="00962623"/>
    <w:rsid w:val="009628CF"/>
    <w:rsid w:val="00962F92"/>
    <w:rsid w:val="009639C2"/>
    <w:rsid w:val="00964002"/>
    <w:rsid w:val="0096452F"/>
    <w:rsid w:val="00964C49"/>
    <w:rsid w:val="009660E3"/>
    <w:rsid w:val="00966184"/>
    <w:rsid w:val="009705CE"/>
    <w:rsid w:val="00971438"/>
    <w:rsid w:val="009725A6"/>
    <w:rsid w:val="00972F37"/>
    <w:rsid w:val="00973A58"/>
    <w:rsid w:val="00973B7D"/>
    <w:rsid w:val="00974212"/>
    <w:rsid w:val="0097528E"/>
    <w:rsid w:val="00975C2E"/>
    <w:rsid w:val="009760B0"/>
    <w:rsid w:val="009766A8"/>
    <w:rsid w:val="00977255"/>
    <w:rsid w:val="00977575"/>
    <w:rsid w:val="00977E3E"/>
    <w:rsid w:val="00977FBE"/>
    <w:rsid w:val="00980A1A"/>
    <w:rsid w:val="00982357"/>
    <w:rsid w:val="00983468"/>
    <w:rsid w:val="009847DE"/>
    <w:rsid w:val="00984CE3"/>
    <w:rsid w:val="00985F73"/>
    <w:rsid w:val="00985FF6"/>
    <w:rsid w:val="0098729B"/>
    <w:rsid w:val="0098765F"/>
    <w:rsid w:val="00990048"/>
    <w:rsid w:val="009909A3"/>
    <w:rsid w:val="00990C09"/>
    <w:rsid w:val="00990E80"/>
    <w:rsid w:val="009913DE"/>
    <w:rsid w:val="00991441"/>
    <w:rsid w:val="00991512"/>
    <w:rsid w:val="009919BF"/>
    <w:rsid w:val="00992221"/>
    <w:rsid w:val="00992D6D"/>
    <w:rsid w:val="0099300A"/>
    <w:rsid w:val="009930EB"/>
    <w:rsid w:val="009932E7"/>
    <w:rsid w:val="009936D7"/>
    <w:rsid w:val="0099384C"/>
    <w:rsid w:val="00993AA2"/>
    <w:rsid w:val="00994126"/>
    <w:rsid w:val="0099597E"/>
    <w:rsid w:val="00995DB5"/>
    <w:rsid w:val="00996372"/>
    <w:rsid w:val="00996559"/>
    <w:rsid w:val="009966D8"/>
    <w:rsid w:val="00997E20"/>
    <w:rsid w:val="009A035F"/>
    <w:rsid w:val="009A0E64"/>
    <w:rsid w:val="009A22E7"/>
    <w:rsid w:val="009A2936"/>
    <w:rsid w:val="009A2D46"/>
    <w:rsid w:val="009A4055"/>
    <w:rsid w:val="009A428B"/>
    <w:rsid w:val="009A42D6"/>
    <w:rsid w:val="009A4D7E"/>
    <w:rsid w:val="009A675F"/>
    <w:rsid w:val="009A6DC2"/>
    <w:rsid w:val="009A6E8B"/>
    <w:rsid w:val="009A6F28"/>
    <w:rsid w:val="009A7853"/>
    <w:rsid w:val="009A7857"/>
    <w:rsid w:val="009A7CDE"/>
    <w:rsid w:val="009B05B2"/>
    <w:rsid w:val="009B0E4E"/>
    <w:rsid w:val="009B1D8B"/>
    <w:rsid w:val="009B1DB2"/>
    <w:rsid w:val="009B2C08"/>
    <w:rsid w:val="009B3636"/>
    <w:rsid w:val="009B37A0"/>
    <w:rsid w:val="009B4CCE"/>
    <w:rsid w:val="009B7326"/>
    <w:rsid w:val="009B7ED3"/>
    <w:rsid w:val="009C03D5"/>
    <w:rsid w:val="009C09DE"/>
    <w:rsid w:val="009C0C4C"/>
    <w:rsid w:val="009C2262"/>
    <w:rsid w:val="009C33B8"/>
    <w:rsid w:val="009C3699"/>
    <w:rsid w:val="009C3760"/>
    <w:rsid w:val="009C4F9B"/>
    <w:rsid w:val="009C542B"/>
    <w:rsid w:val="009C58FF"/>
    <w:rsid w:val="009C5C27"/>
    <w:rsid w:val="009C7EF6"/>
    <w:rsid w:val="009D1148"/>
    <w:rsid w:val="009D156B"/>
    <w:rsid w:val="009D1A42"/>
    <w:rsid w:val="009D2054"/>
    <w:rsid w:val="009D22B5"/>
    <w:rsid w:val="009D22CA"/>
    <w:rsid w:val="009D23F9"/>
    <w:rsid w:val="009D3B5D"/>
    <w:rsid w:val="009D44B9"/>
    <w:rsid w:val="009D511D"/>
    <w:rsid w:val="009D58E6"/>
    <w:rsid w:val="009D5D95"/>
    <w:rsid w:val="009D6087"/>
    <w:rsid w:val="009D62CC"/>
    <w:rsid w:val="009D641A"/>
    <w:rsid w:val="009D6464"/>
    <w:rsid w:val="009D720C"/>
    <w:rsid w:val="009D75C8"/>
    <w:rsid w:val="009E020D"/>
    <w:rsid w:val="009E03EB"/>
    <w:rsid w:val="009E03F0"/>
    <w:rsid w:val="009E0748"/>
    <w:rsid w:val="009E1A84"/>
    <w:rsid w:val="009E1B12"/>
    <w:rsid w:val="009E1B96"/>
    <w:rsid w:val="009E1FE0"/>
    <w:rsid w:val="009E2D0D"/>
    <w:rsid w:val="009E4475"/>
    <w:rsid w:val="009E4A83"/>
    <w:rsid w:val="009E5CFF"/>
    <w:rsid w:val="009E63CA"/>
    <w:rsid w:val="009E66C7"/>
    <w:rsid w:val="009E6922"/>
    <w:rsid w:val="009F10DC"/>
    <w:rsid w:val="009F1839"/>
    <w:rsid w:val="009F188B"/>
    <w:rsid w:val="009F3987"/>
    <w:rsid w:val="009F3E99"/>
    <w:rsid w:val="009F4122"/>
    <w:rsid w:val="009F4A94"/>
    <w:rsid w:val="009F5BF0"/>
    <w:rsid w:val="009F60E7"/>
    <w:rsid w:val="009F6A8A"/>
    <w:rsid w:val="009F6EE1"/>
    <w:rsid w:val="00A00B9F"/>
    <w:rsid w:val="00A01745"/>
    <w:rsid w:val="00A02178"/>
    <w:rsid w:val="00A03212"/>
    <w:rsid w:val="00A03D83"/>
    <w:rsid w:val="00A048D7"/>
    <w:rsid w:val="00A04F5A"/>
    <w:rsid w:val="00A05077"/>
    <w:rsid w:val="00A05F99"/>
    <w:rsid w:val="00A071A2"/>
    <w:rsid w:val="00A071DD"/>
    <w:rsid w:val="00A106D3"/>
    <w:rsid w:val="00A10ADE"/>
    <w:rsid w:val="00A10C0C"/>
    <w:rsid w:val="00A11720"/>
    <w:rsid w:val="00A130D2"/>
    <w:rsid w:val="00A134B1"/>
    <w:rsid w:val="00A138D9"/>
    <w:rsid w:val="00A14E69"/>
    <w:rsid w:val="00A15449"/>
    <w:rsid w:val="00A155A5"/>
    <w:rsid w:val="00A15DE3"/>
    <w:rsid w:val="00A160FF"/>
    <w:rsid w:val="00A16907"/>
    <w:rsid w:val="00A202FF"/>
    <w:rsid w:val="00A210CD"/>
    <w:rsid w:val="00A21355"/>
    <w:rsid w:val="00A24EB3"/>
    <w:rsid w:val="00A26364"/>
    <w:rsid w:val="00A264F2"/>
    <w:rsid w:val="00A3232D"/>
    <w:rsid w:val="00A32D50"/>
    <w:rsid w:val="00A331CD"/>
    <w:rsid w:val="00A33A5B"/>
    <w:rsid w:val="00A33EDA"/>
    <w:rsid w:val="00A33F55"/>
    <w:rsid w:val="00A33F85"/>
    <w:rsid w:val="00A34847"/>
    <w:rsid w:val="00A34989"/>
    <w:rsid w:val="00A34B17"/>
    <w:rsid w:val="00A3531E"/>
    <w:rsid w:val="00A35785"/>
    <w:rsid w:val="00A36438"/>
    <w:rsid w:val="00A36C0A"/>
    <w:rsid w:val="00A37083"/>
    <w:rsid w:val="00A40A1D"/>
    <w:rsid w:val="00A4112C"/>
    <w:rsid w:val="00A4113E"/>
    <w:rsid w:val="00A41A64"/>
    <w:rsid w:val="00A42579"/>
    <w:rsid w:val="00A426D8"/>
    <w:rsid w:val="00A429AD"/>
    <w:rsid w:val="00A42D56"/>
    <w:rsid w:val="00A43303"/>
    <w:rsid w:val="00A44087"/>
    <w:rsid w:val="00A44720"/>
    <w:rsid w:val="00A44851"/>
    <w:rsid w:val="00A44A8F"/>
    <w:rsid w:val="00A44CB6"/>
    <w:rsid w:val="00A4625B"/>
    <w:rsid w:val="00A4649E"/>
    <w:rsid w:val="00A46669"/>
    <w:rsid w:val="00A47165"/>
    <w:rsid w:val="00A505B5"/>
    <w:rsid w:val="00A50D7D"/>
    <w:rsid w:val="00A51499"/>
    <w:rsid w:val="00A52870"/>
    <w:rsid w:val="00A52C00"/>
    <w:rsid w:val="00A5359D"/>
    <w:rsid w:val="00A53673"/>
    <w:rsid w:val="00A542B5"/>
    <w:rsid w:val="00A54A73"/>
    <w:rsid w:val="00A550FE"/>
    <w:rsid w:val="00A552A1"/>
    <w:rsid w:val="00A55C98"/>
    <w:rsid w:val="00A55E63"/>
    <w:rsid w:val="00A56A2C"/>
    <w:rsid w:val="00A572DE"/>
    <w:rsid w:val="00A57BF1"/>
    <w:rsid w:val="00A61482"/>
    <w:rsid w:val="00A6184F"/>
    <w:rsid w:val="00A61B7A"/>
    <w:rsid w:val="00A62842"/>
    <w:rsid w:val="00A62F15"/>
    <w:rsid w:val="00A63DBF"/>
    <w:rsid w:val="00A63F90"/>
    <w:rsid w:val="00A64A23"/>
    <w:rsid w:val="00A660B1"/>
    <w:rsid w:val="00A67733"/>
    <w:rsid w:val="00A67987"/>
    <w:rsid w:val="00A67DE8"/>
    <w:rsid w:val="00A67E65"/>
    <w:rsid w:val="00A67EB7"/>
    <w:rsid w:val="00A704F0"/>
    <w:rsid w:val="00A71241"/>
    <w:rsid w:val="00A71328"/>
    <w:rsid w:val="00A71A7F"/>
    <w:rsid w:val="00A7443C"/>
    <w:rsid w:val="00A7462D"/>
    <w:rsid w:val="00A74B5F"/>
    <w:rsid w:val="00A74F38"/>
    <w:rsid w:val="00A7594B"/>
    <w:rsid w:val="00A75CFD"/>
    <w:rsid w:val="00A77268"/>
    <w:rsid w:val="00A80559"/>
    <w:rsid w:val="00A80E2D"/>
    <w:rsid w:val="00A8111E"/>
    <w:rsid w:val="00A81154"/>
    <w:rsid w:val="00A81403"/>
    <w:rsid w:val="00A81729"/>
    <w:rsid w:val="00A818F5"/>
    <w:rsid w:val="00A819DE"/>
    <w:rsid w:val="00A819EF"/>
    <w:rsid w:val="00A81A21"/>
    <w:rsid w:val="00A82C12"/>
    <w:rsid w:val="00A834A8"/>
    <w:rsid w:val="00A834AE"/>
    <w:rsid w:val="00A83A39"/>
    <w:rsid w:val="00A85065"/>
    <w:rsid w:val="00A852C1"/>
    <w:rsid w:val="00A8627C"/>
    <w:rsid w:val="00A907A6"/>
    <w:rsid w:val="00A90C21"/>
    <w:rsid w:val="00A91E2F"/>
    <w:rsid w:val="00A9231E"/>
    <w:rsid w:val="00A9239C"/>
    <w:rsid w:val="00A928A2"/>
    <w:rsid w:val="00A93301"/>
    <w:rsid w:val="00A93728"/>
    <w:rsid w:val="00A94308"/>
    <w:rsid w:val="00A9442D"/>
    <w:rsid w:val="00A95F51"/>
    <w:rsid w:val="00A960EA"/>
    <w:rsid w:val="00A96A47"/>
    <w:rsid w:val="00A97083"/>
    <w:rsid w:val="00A971D3"/>
    <w:rsid w:val="00AA0B25"/>
    <w:rsid w:val="00AA10E6"/>
    <w:rsid w:val="00AA2441"/>
    <w:rsid w:val="00AA5134"/>
    <w:rsid w:val="00AA543B"/>
    <w:rsid w:val="00AA6729"/>
    <w:rsid w:val="00AA67DD"/>
    <w:rsid w:val="00AA6859"/>
    <w:rsid w:val="00AA6B3E"/>
    <w:rsid w:val="00AA71D9"/>
    <w:rsid w:val="00AA7467"/>
    <w:rsid w:val="00AA7618"/>
    <w:rsid w:val="00AB01FB"/>
    <w:rsid w:val="00AB1148"/>
    <w:rsid w:val="00AB11F3"/>
    <w:rsid w:val="00AB1324"/>
    <w:rsid w:val="00AB1C7E"/>
    <w:rsid w:val="00AB28FB"/>
    <w:rsid w:val="00AB2BDD"/>
    <w:rsid w:val="00AB30F5"/>
    <w:rsid w:val="00AB34FA"/>
    <w:rsid w:val="00AB3EE4"/>
    <w:rsid w:val="00AB42C7"/>
    <w:rsid w:val="00AB4E86"/>
    <w:rsid w:val="00AB5385"/>
    <w:rsid w:val="00AB56BB"/>
    <w:rsid w:val="00AB67E6"/>
    <w:rsid w:val="00AB6AF7"/>
    <w:rsid w:val="00AB7856"/>
    <w:rsid w:val="00AB7A06"/>
    <w:rsid w:val="00AC14B3"/>
    <w:rsid w:val="00AC1868"/>
    <w:rsid w:val="00AC310C"/>
    <w:rsid w:val="00AC3155"/>
    <w:rsid w:val="00AC3AEA"/>
    <w:rsid w:val="00AC3F2D"/>
    <w:rsid w:val="00AC40F9"/>
    <w:rsid w:val="00AC4631"/>
    <w:rsid w:val="00AC4FF2"/>
    <w:rsid w:val="00AC52A2"/>
    <w:rsid w:val="00AC5E9D"/>
    <w:rsid w:val="00AC67AF"/>
    <w:rsid w:val="00AC6E68"/>
    <w:rsid w:val="00AC76A3"/>
    <w:rsid w:val="00AD003E"/>
    <w:rsid w:val="00AD00E7"/>
    <w:rsid w:val="00AD0ECE"/>
    <w:rsid w:val="00AD1593"/>
    <w:rsid w:val="00AD2793"/>
    <w:rsid w:val="00AD40BE"/>
    <w:rsid w:val="00AD42F8"/>
    <w:rsid w:val="00AD4863"/>
    <w:rsid w:val="00AD55E9"/>
    <w:rsid w:val="00AD6C15"/>
    <w:rsid w:val="00AE05A8"/>
    <w:rsid w:val="00AE1003"/>
    <w:rsid w:val="00AE190F"/>
    <w:rsid w:val="00AE1984"/>
    <w:rsid w:val="00AE1FBA"/>
    <w:rsid w:val="00AE23FE"/>
    <w:rsid w:val="00AE302A"/>
    <w:rsid w:val="00AE4469"/>
    <w:rsid w:val="00AE56EC"/>
    <w:rsid w:val="00AE744D"/>
    <w:rsid w:val="00AE7785"/>
    <w:rsid w:val="00AE7BA4"/>
    <w:rsid w:val="00AF0414"/>
    <w:rsid w:val="00AF0497"/>
    <w:rsid w:val="00AF0C33"/>
    <w:rsid w:val="00AF1ABF"/>
    <w:rsid w:val="00AF1FF2"/>
    <w:rsid w:val="00AF23AD"/>
    <w:rsid w:val="00AF248B"/>
    <w:rsid w:val="00AF26F5"/>
    <w:rsid w:val="00AF2716"/>
    <w:rsid w:val="00AF27EF"/>
    <w:rsid w:val="00AF3E4D"/>
    <w:rsid w:val="00AF3F7E"/>
    <w:rsid w:val="00AF4A06"/>
    <w:rsid w:val="00AF4FFF"/>
    <w:rsid w:val="00AF6385"/>
    <w:rsid w:val="00AF655A"/>
    <w:rsid w:val="00AF6F0B"/>
    <w:rsid w:val="00AF7BCF"/>
    <w:rsid w:val="00AF7C47"/>
    <w:rsid w:val="00B00850"/>
    <w:rsid w:val="00B00C3F"/>
    <w:rsid w:val="00B01DAB"/>
    <w:rsid w:val="00B020C1"/>
    <w:rsid w:val="00B02434"/>
    <w:rsid w:val="00B0300D"/>
    <w:rsid w:val="00B03EA3"/>
    <w:rsid w:val="00B03ED3"/>
    <w:rsid w:val="00B04400"/>
    <w:rsid w:val="00B04CE1"/>
    <w:rsid w:val="00B052BD"/>
    <w:rsid w:val="00B05359"/>
    <w:rsid w:val="00B05752"/>
    <w:rsid w:val="00B057BC"/>
    <w:rsid w:val="00B05B32"/>
    <w:rsid w:val="00B116CF"/>
    <w:rsid w:val="00B12249"/>
    <w:rsid w:val="00B1309C"/>
    <w:rsid w:val="00B1386D"/>
    <w:rsid w:val="00B13B5F"/>
    <w:rsid w:val="00B13E4D"/>
    <w:rsid w:val="00B13E75"/>
    <w:rsid w:val="00B13FB9"/>
    <w:rsid w:val="00B14618"/>
    <w:rsid w:val="00B14899"/>
    <w:rsid w:val="00B15898"/>
    <w:rsid w:val="00B16F73"/>
    <w:rsid w:val="00B20785"/>
    <w:rsid w:val="00B21360"/>
    <w:rsid w:val="00B21BEC"/>
    <w:rsid w:val="00B21E6D"/>
    <w:rsid w:val="00B22839"/>
    <w:rsid w:val="00B23206"/>
    <w:rsid w:val="00B238C4"/>
    <w:rsid w:val="00B245AA"/>
    <w:rsid w:val="00B2590B"/>
    <w:rsid w:val="00B25DDC"/>
    <w:rsid w:val="00B25F40"/>
    <w:rsid w:val="00B30449"/>
    <w:rsid w:val="00B30D37"/>
    <w:rsid w:val="00B30DFB"/>
    <w:rsid w:val="00B31311"/>
    <w:rsid w:val="00B33265"/>
    <w:rsid w:val="00B33472"/>
    <w:rsid w:val="00B33A31"/>
    <w:rsid w:val="00B33A7D"/>
    <w:rsid w:val="00B33BDD"/>
    <w:rsid w:val="00B33FB5"/>
    <w:rsid w:val="00B345B0"/>
    <w:rsid w:val="00B34BB2"/>
    <w:rsid w:val="00B3620A"/>
    <w:rsid w:val="00B369A2"/>
    <w:rsid w:val="00B37AAC"/>
    <w:rsid w:val="00B37FF5"/>
    <w:rsid w:val="00B403D2"/>
    <w:rsid w:val="00B4046D"/>
    <w:rsid w:val="00B4131B"/>
    <w:rsid w:val="00B42858"/>
    <w:rsid w:val="00B42A6A"/>
    <w:rsid w:val="00B42A6C"/>
    <w:rsid w:val="00B42C75"/>
    <w:rsid w:val="00B4360D"/>
    <w:rsid w:val="00B43F54"/>
    <w:rsid w:val="00B446E3"/>
    <w:rsid w:val="00B45570"/>
    <w:rsid w:val="00B45B30"/>
    <w:rsid w:val="00B4687E"/>
    <w:rsid w:val="00B46AB0"/>
    <w:rsid w:val="00B4791D"/>
    <w:rsid w:val="00B51474"/>
    <w:rsid w:val="00B51576"/>
    <w:rsid w:val="00B523E3"/>
    <w:rsid w:val="00B52BCF"/>
    <w:rsid w:val="00B53798"/>
    <w:rsid w:val="00B53BBE"/>
    <w:rsid w:val="00B54DD0"/>
    <w:rsid w:val="00B55501"/>
    <w:rsid w:val="00B55609"/>
    <w:rsid w:val="00B55CA6"/>
    <w:rsid w:val="00B56090"/>
    <w:rsid w:val="00B56A5E"/>
    <w:rsid w:val="00B56BAE"/>
    <w:rsid w:val="00B60D35"/>
    <w:rsid w:val="00B6168F"/>
    <w:rsid w:val="00B61CFB"/>
    <w:rsid w:val="00B62791"/>
    <w:rsid w:val="00B62E41"/>
    <w:rsid w:val="00B63227"/>
    <w:rsid w:val="00B63BEC"/>
    <w:rsid w:val="00B64192"/>
    <w:rsid w:val="00B64D10"/>
    <w:rsid w:val="00B6596E"/>
    <w:rsid w:val="00B65ED2"/>
    <w:rsid w:val="00B66063"/>
    <w:rsid w:val="00B666C8"/>
    <w:rsid w:val="00B670C3"/>
    <w:rsid w:val="00B6710B"/>
    <w:rsid w:val="00B67DB2"/>
    <w:rsid w:val="00B716DE"/>
    <w:rsid w:val="00B72507"/>
    <w:rsid w:val="00B73049"/>
    <w:rsid w:val="00B742C3"/>
    <w:rsid w:val="00B748B5"/>
    <w:rsid w:val="00B756D4"/>
    <w:rsid w:val="00B75982"/>
    <w:rsid w:val="00B75A3D"/>
    <w:rsid w:val="00B75ABD"/>
    <w:rsid w:val="00B767AF"/>
    <w:rsid w:val="00B76B06"/>
    <w:rsid w:val="00B76D6A"/>
    <w:rsid w:val="00B77652"/>
    <w:rsid w:val="00B779F7"/>
    <w:rsid w:val="00B77D96"/>
    <w:rsid w:val="00B80203"/>
    <w:rsid w:val="00B8148A"/>
    <w:rsid w:val="00B82017"/>
    <w:rsid w:val="00B82517"/>
    <w:rsid w:val="00B83A7F"/>
    <w:rsid w:val="00B83CF7"/>
    <w:rsid w:val="00B84266"/>
    <w:rsid w:val="00B856B1"/>
    <w:rsid w:val="00B85845"/>
    <w:rsid w:val="00B858FE"/>
    <w:rsid w:val="00B865D3"/>
    <w:rsid w:val="00B86EEF"/>
    <w:rsid w:val="00B9215B"/>
    <w:rsid w:val="00B9393D"/>
    <w:rsid w:val="00B94359"/>
    <w:rsid w:val="00B9507C"/>
    <w:rsid w:val="00B950DA"/>
    <w:rsid w:val="00B95DBD"/>
    <w:rsid w:val="00B9624D"/>
    <w:rsid w:val="00B96B51"/>
    <w:rsid w:val="00BA0836"/>
    <w:rsid w:val="00BA10AB"/>
    <w:rsid w:val="00BA1315"/>
    <w:rsid w:val="00BA1B20"/>
    <w:rsid w:val="00BA1D3A"/>
    <w:rsid w:val="00BA20D6"/>
    <w:rsid w:val="00BA21AF"/>
    <w:rsid w:val="00BA22BD"/>
    <w:rsid w:val="00BA376A"/>
    <w:rsid w:val="00BA42C1"/>
    <w:rsid w:val="00BA4648"/>
    <w:rsid w:val="00BA56E0"/>
    <w:rsid w:val="00BA5FC6"/>
    <w:rsid w:val="00BA6781"/>
    <w:rsid w:val="00BA7BDE"/>
    <w:rsid w:val="00BB055A"/>
    <w:rsid w:val="00BB074A"/>
    <w:rsid w:val="00BB07A6"/>
    <w:rsid w:val="00BB0EE5"/>
    <w:rsid w:val="00BB1856"/>
    <w:rsid w:val="00BB289D"/>
    <w:rsid w:val="00BB2997"/>
    <w:rsid w:val="00BB368F"/>
    <w:rsid w:val="00BB4428"/>
    <w:rsid w:val="00BB46B6"/>
    <w:rsid w:val="00BB4EF7"/>
    <w:rsid w:val="00BB503A"/>
    <w:rsid w:val="00BB52C3"/>
    <w:rsid w:val="00BB5624"/>
    <w:rsid w:val="00BB5DFD"/>
    <w:rsid w:val="00BB6650"/>
    <w:rsid w:val="00BB699D"/>
    <w:rsid w:val="00BB735F"/>
    <w:rsid w:val="00BC0D64"/>
    <w:rsid w:val="00BC0D6A"/>
    <w:rsid w:val="00BC28DA"/>
    <w:rsid w:val="00BC2E2D"/>
    <w:rsid w:val="00BC4827"/>
    <w:rsid w:val="00BC5D39"/>
    <w:rsid w:val="00BC5F91"/>
    <w:rsid w:val="00BC6B17"/>
    <w:rsid w:val="00BC6E0C"/>
    <w:rsid w:val="00BC7A79"/>
    <w:rsid w:val="00BC7BEC"/>
    <w:rsid w:val="00BC7EF2"/>
    <w:rsid w:val="00BD00C5"/>
    <w:rsid w:val="00BD10B2"/>
    <w:rsid w:val="00BD1CF4"/>
    <w:rsid w:val="00BD1D9B"/>
    <w:rsid w:val="00BD2009"/>
    <w:rsid w:val="00BD2AFE"/>
    <w:rsid w:val="00BD4D9E"/>
    <w:rsid w:val="00BD59CC"/>
    <w:rsid w:val="00BD78D7"/>
    <w:rsid w:val="00BD7E78"/>
    <w:rsid w:val="00BE005B"/>
    <w:rsid w:val="00BE010E"/>
    <w:rsid w:val="00BE0D07"/>
    <w:rsid w:val="00BE0ECA"/>
    <w:rsid w:val="00BE2263"/>
    <w:rsid w:val="00BE269F"/>
    <w:rsid w:val="00BE2816"/>
    <w:rsid w:val="00BE2970"/>
    <w:rsid w:val="00BE29B3"/>
    <w:rsid w:val="00BE2D49"/>
    <w:rsid w:val="00BE2D66"/>
    <w:rsid w:val="00BE41BB"/>
    <w:rsid w:val="00BE4BF2"/>
    <w:rsid w:val="00BE4EF1"/>
    <w:rsid w:val="00BE5223"/>
    <w:rsid w:val="00BE58DD"/>
    <w:rsid w:val="00BE5999"/>
    <w:rsid w:val="00BF023B"/>
    <w:rsid w:val="00BF051A"/>
    <w:rsid w:val="00BF0897"/>
    <w:rsid w:val="00BF0B80"/>
    <w:rsid w:val="00BF1013"/>
    <w:rsid w:val="00BF10A0"/>
    <w:rsid w:val="00BF18B2"/>
    <w:rsid w:val="00BF3435"/>
    <w:rsid w:val="00BF39FF"/>
    <w:rsid w:val="00BF3A11"/>
    <w:rsid w:val="00BF4917"/>
    <w:rsid w:val="00BF5CA1"/>
    <w:rsid w:val="00BF64F9"/>
    <w:rsid w:val="00BF6586"/>
    <w:rsid w:val="00BF6DC8"/>
    <w:rsid w:val="00BF6E24"/>
    <w:rsid w:val="00BF7C06"/>
    <w:rsid w:val="00C004AC"/>
    <w:rsid w:val="00C00727"/>
    <w:rsid w:val="00C012F6"/>
    <w:rsid w:val="00C0201D"/>
    <w:rsid w:val="00C020B2"/>
    <w:rsid w:val="00C0278B"/>
    <w:rsid w:val="00C029FC"/>
    <w:rsid w:val="00C02E39"/>
    <w:rsid w:val="00C065C7"/>
    <w:rsid w:val="00C06742"/>
    <w:rsid w:val="00C0705E"/>
    <w:rsid w:val="00C07548"/>
    <w:rsid w:val="00C07DE7"/>
    <w:rsid w:val="00C10EB4"/>
    <w:rsid w:val="00C11B29"/>
    <w:rsid w:val="00C11B5D"/>
    <w:rsid w:val="00C1222C"/>
    <w:rsid w:val="00C12957"/>
    <w:rsid w:val="00C12972"/>
    <w:rsid w:val="00C12989"/>
    <w:rsid w:val="00C1350D"/>
    <w:rsid w:val="00C13538"/>
    <w:rsid w:val="00C13FB7"/>
    <w:rsid w:val="00C14C8C"/>
    <w:rsid w:val="00C15040"/>
    <w:rsid w:val="00C15532"/>
    <w:rsid w:val="00C15741"/>
    <w:rsid w:val="00C15D55"/>
    <w:rsid w:val="00C15FA8"/>
    <w:rsid w:val="00C162ED"/>
    <w:rsid w:val="00C16567"/>
    <w:rsid w:val="00C16BCF"/>
    <w:rsid w:val="00C17E76"/>
    <w:rsid w:val="00C20341"/>
    <w:rsid w:val="00C2050F"/>
    <w:rsid w:val="00C20AD8"/>
    <w:rsid w:val="00C2107B"/>
    <w:rsid w:val="00C21818"/>
    <w:rsid w:val="00C21A8F"/>
    <w:rsid w:val="00C223E8"/>
    <w:rsid w:val="00C22CE3"/>
    <w:rsid w:val="00C234AF"/>
    <w:rsid w:val="00C23B2F"/>
    <w:rsid w:val="00C24934"/>
    <w:rsid w:val="00C24A6B"/>
    <w:rsid w:val="00C25508"/>
    <w:rsid w:val="00C267E4"/>
    <w:rsid w:val="00C26C45"/>
    <w:rsid w:val="00C26ED4"/>
    <w:rsid w:val="00C31BB4"/>
    <w:rsid w:val="00C3214F"/>
    <w:rsid w:val="00C32CF1"/>
    <w:rsid w:val="00C330FC"/>
    <w:rsid w:val="00C33308"/>
    <w:rsid w:val="00C33946"/>
    <w:rsid w:val="00C33AFD"/>
    <w:rsid w:val="00C34CDB"/>
    <w:rsid w:val="00C35988"/>
    <w:rsid w:val="00C35D9A"/>
    <w:rsid w:val="00C36A7B"/>
    <w:rsid w:val="00C37341"/>
    <w:rsid w:val="00C37D93"/>
    <w:rsid w:val="00C401D1"/>
    <w:rsid w:val="00C403C4"/>
    <w:rsid w:val="00C410E2"/>
    <w:rsid w:val="00C41EC5"/>
    <w:rsid w:val="00C424CD"/>
    <w:rsid w:val="00C42B2D"/>
    <w:rsid w:val="00C43091"/>
    <w:rsid w:val="00C431E6"/>
    <w:rsid w:val="00C4357D"/>
    <w:rsid w:val="00C44839"/>
    <w:rsid w:val="00C46358"/>
    <w:rsid w:val="00C46954"/>
    <w:rsid w:val="00C46E82"/>
    <w:rsid w:val="00C4755A"/>
    <w:rsid w:val="00C50E14"/>
    <w:rsid w:val="00C510F8"/>
    <w:rsid w:val="00C51B51"/>
    <w:rsid w:val="00C5228F"/>
    <w:rsid w:val="00C52FD9"/>
    <w:rsid w:val="00C53A35"/>
    <w:rsid w:val="00C53AF0"/>
    <w:rsid w:val="00C547E3"/>
    <w:rsid w:val="00C54D52"/>
    <w:rsid w:val="00C553DC"/>
    <w:rsid w:val="00C569DE"/>
    <w:rsid w:val="00C56B9D"/>
    <w:rsid w:val="00C5703F"/>
    <w:rsid w:val="00C57ADB"/>
    <w:rsid w:val="00C602DA"/>
    <w:rsid w:val="00C609F7"/>
    <w:rsid w:val="00C60BC5"/>
    <w:rsid w:val="00C62093"/>
    <w:rsid w:val="00C621F5"/>
    <w:rsid w:val="00C62601"/>
    <w:rsid w:val="00C633BC"/>
    <w:rsid w:val="00C6406D"/>
    <w:rsid w:val="00C648C1"/>
    <w:rsid w:val="00C656D3"/>
    <w:rsid w:val="00C67DDE"/>
    <w:rsid w:val="00C70908"/>
    <w:rsid w:val="00C71D26"/>
    <w:rsid w:val="00C7218B"/>
    <w:rsid w:val="00C7265D"/>
    <w:rsid w:val="00C73089"/>
    <w:rsid w:val="00C73352"/>
    <w:rsid w:val="00C74913"/>
    <w:rsid w:val="00C75A4D"/>
    <w:rsid w:val="00C75B43"/>
    <w:rsid w:val="00C75E63"/>
    <w:rsid w:val="00C762D6"/>
    <w:rsid w:val="00C76DF3"/>
    <w:rsid w:val="00C76E97"/>
    <w:rsid w:val="00C76EEF"/>
    <w:rsid w:val="00C80225"/>
    <w:rsid w:val="00C80D36"/>
    <w:rsid w:val="00C810E0"/>
    <w:rsid w:val="00C81A5D"/>
    <w:rsid w:val="00C821E8"/>
    <w:rsid w:val="00C83252"/>
    <w:rsid w:val="00C8340B"/>
    <w:rsid w:val="00C83525"/>
    <w:rsid w:val="00C83D2C"/>
    <w:rsid w:val="00C841D3"/>
    <w:rsid w:val="00C85918"/>
    <w:rsid w:val="00C86C7C"/>
    <w:rsid w:val="00C877F3"/>
    <w:rsid w:val="00C9001B"/>
    <w:rsid w:val="00C90DD6"/>
    <w:rsid w:val="00C91127"/>
    <w:rsid w:val="00C91A0A"/>
    <w:rsid w:val="00C931F1"/>
    <w:rsid w:val="00C940B0"/>
    <w:rsid w:val="00C942EF"/>
    <w:rsid w:val="00C945C1"/>
    <w:rsid w:val="00C97956"/>
    <w:rsid w:val="00C97B8E"/>
    <w:rsid w:val="00CA0B94"/>
    <w:rsid w:val="00CA14C9"/>
    <w:rsid w:val="00CA195A"/>
    <w:rsid w:val="00CA1D1C"/>
    <w:rsid w:val="00CA2749"/>
    <w:rsid w:val="00CA2CDD"/>
    <w:rsid w:val="00CA38DC"/>
    <w:rsid w:val="00CA3F14"/>
    <w:rsid w:val="00CA4EA5"/>
    <w:rsid w:val="00CA4FFA"/>
    <w:rsid w:val="00CA5048"/>
    <w:rsid w:val="00CA6097"/>
    <w:rsid w:val="00CA651E"/>
    <w:rsid w:val="00CA67BE"/>
    <w:rsid w:val="00CA6937"/>
    <w:rsid w:val="00CA6C1D"/>
    <w:rsid w:val="00CA7494"/>
    <w:rsid w:val="00CB03DC"/>
    <w:rsid w:val="00CB09C9"/>
    <w:rsid w:val="00CB161D"/>
    <w:rsid w:val="00CB1CBB"/>
    <w:rsid w:val="00CB2812"/>
    <w:rsid w:val="00CB2E4C"/>
    <w:rsid w:val="00CB3424"/>
    <w:rsid w:val="00CB3487"/>
    <w:rsid w:val="00CB3C67"/>
    <w:rsid w:val="00CB3EE0"/>
    <w:rsid w:val="00CB50CF"/>
    <w:rsid w:val="00CB5826"/>
    <w:rsid w:val="00CB5931"/>
    <w:rsid w:val="00CB5B86"/>
    <w:rsid w:val="00CB5D89"/>
    <w:rsid w:val="00CB6AC1"/>
    <w:rsid w:val="00CB6DC9"/>
    <w:rsid w:val="00CB70B7"/>
    <w:rsid w:val="00CB748D"/>
    <w:rsid w:val="00CB7DDB"/>
    <w:rsid w:val="00CC066E"/>
    <w:rsid w:val="00CC1130"/>
    <w:rsid w:val="00CC1C50"/>
    <w:rsid w:val="00CC1D2F"/>
    <w:rsid w:val="00CC218C"/>
    <w:rsid w:val="00CC2274"/>
    <w:rsid w:val="00CC2EF2"/>
    <w:rsid w:val="00CC2F3B"/>
    <w:rsid w:val="00CC321D"/>
    <w:rsid w:val="00CC62DD"/>
    <w:rsid w:val="00CC64D1"/>
    <w:rsid w:val="00CC66B7"/>
    <w:rsid w:val="00CC673B"/>
    <w:rsid w:val="00CC725F"/>
    <w:rsid w:val="00CC7633"/>
    <w:rsid w:val="00CC78DA"/>
    <w:rsid w:val="00CC7E17"/>
    <w:rsid w:val="00CD03F3"/>
    <w:rsid w:val="00CD06E5"/>
    <w:rsid w:val="00CD0A40"/>
    <w:rsid w:val="00CD119A"/>
    <w:rsid w:val="00CD2494"/>
    <w:rsid w:val="00CD26D0"/>
    <w:rsid w:val="00CD2C8C"/>
    <w:rsid w:val="00CD3213"/>
    <w:rsid w:val="00CD4437"/>
    <w:rsid w:val="00CD4465"/>
    <w:rsid w:val="00CD48A7"/>
    <w:rsid w:val="00CD51B6"/>
    <w:rsid w:val="00CD6799"/>
    <w:rsid w:val="00CD6A4B"/>
    <w:rsid w:val="00CD7AE4"/>
    <w:rsid w:val="00CD7B5F"/>
    <w:rsid w:val="00CE111B"/>
    <w:rsid w:val="00CE21AA"/>
    <w:rsid w:val="00CE2595"/>
    <w:rsid w:val="00CE2DB1"/>
    <w:rsid w:val="00CE4428"/>
    <w:rsid w:val="00CE484D"/>
    <w:rsid w:val="00CE4919"/>
    <w:rsid w:val="00CE5017"/>
    <w:rsid w:val="00CE6F9D"/>
    <w:rsid w:val="00CE755D"/>
    <w:rsid w:val="00CE7C8B"/>
    <w:rsid w:val="00CE7F1D"/>
    <w:rsid w:val="00CF00F1"/>
    <w:rsid w:val="00CF030B"/>
    <w:rsid w:val="00CF03AA"/>
    <w:rsid w:val="00CF06A9"/>
    <w:rsid w:val="00CF0FE8"/>
    <w:rsid w:val="00CF118C"/>
    <w:rsid w:val="00CF1511"/>
    <w:rsid w:val="00CF236E"/>
    <w:rsid w:val="00CF28DD"/>
    <w:rsid w:val="00CF2F76"/>
    <w:rsid w:val="00CF36D6"/>
    <w:rsid w:val="00CF39E9"/>
    <w:rsid w:val="00CF3CA7"/>
    <w:rsid w:val="00CF3EFC"/>
    <w:rsid w:val="00CF4079"/>
    <w:rsid w:val="00CF47B8"/>
    <w:rsid w:val="00CF4CBE"/>
    <w:rsid w:val="00CF573B"/>
    <w:rsid w:val="00CF58DE"/>
    <w:rsid w:val="00CF7469"/>
    <w:rsid w:val="00D00735"/>
    <w:rsid w:val="00D024F3"/>
    <w:rsid w:val="00D03FD7"/>
    <w:rsid w:val="00D043F0"/>
    <w:rsid w:val="00D0485B"/>
    <w:rsid w:val="00D05241"/>
    <w:rsid w:val="00D066C1"/>
    <w:rsid w:val="00D07650"/>
    <w:rsid w:val="00D10AF9"/>
    <w:rsid w:val="00D118F3"/>
    <w:rsid w:val="00D11DF8"/>
    <w:rsid w:val="00D127BF"/>
    <w:rsid w:val="00D13502"/>
    <w:rsid w:val="00D13D94"/>
    <w:rsid w:val="00D15530"/>
    <w:rsid w:val="00D16089"/>
    <w:rsid w:val="00D1615C"/>
    <w:rsid w:val="00D161C8"/>
    <w:rsid w:val="00D1662D"/>
    <w:rsid w:val="00D174B5"/>
    <w:rsid w:val="00D175BB"/>
    <w:rsid w:val="00D2105E"/>
    <w:rsid w:val="00D2290B"/>
    <w:rsid w:val="00D22A79"/>
    <w:rsid w:val="00D22BF5"/>
    <w:rsid w:val="00D2328B"/>
    <w:rsid w:val="00D233BD"/>
    <w:rsid w:val="00D24CFA"/>
    <w:rsid w:val="00D25115"/>
    <w:rsid w:val="00D26427"/>
    <w:rsid w:val="00D264C5"/>
    <w:rsid w:val="00D27E7A"/>
    <w:rsid w:val="00D31A62"/>
    <w:rsid w:val="00D31C3C"/>
    <w:rsid w:val="00D32950"/>
    <w:rsid w:val="00D32C88"/>
    <w:rsid w:val="00D33F12"/>
    <w:rsid w:val="00D34BFF"/>
    <w:rsid w:val="00D354D3"/>
    <w:rsid w:val="00D364CB"/>
    <w:rsid w:val="00D40C74"/>
    <w:rsid w:val="00D418E7"/>
    <w:rsid w:val="00D41B08"/>
    <w:rsid w:val="00D42972"/>
    <w:rsid w:val="00D42CD0"/>
    <w:rsid w:val="00D42F84"/>
    <w:rsid w:val="00D43064"/>
    <w:rsid w:val="00D44074"/>
    <w:rsid w:val="00D44D24"/>
    <w:rsid w:val="00D456E7"/>
    <w:rsid w:val="00D4586E"/>
    <w:rsid w:val="00D467F7"/>
    <w:rsid w:val="00D46B72"/>
    <w:rsid w:val="00D47D42"/>
    <w:rsid w:val="00D47ED6"/>
    <w:rsid w:val="00D50BB2"/>
    <w:rsid w:val="00D511BF"/>
    <w:rsid w:val="00D51220"/>
    <w:rsid w:val="00D512B6"/>
    <w:rsid w:val="00D527EA"/>
    <w:rsid w:val="00D532E0"/>
    <w:rsid w:val="00D5339C"/>
    <w:rsid w:val="00D535DA"/>
    <w:rsid w:val="00D53601"/>
    <w:rsid w:val="00D54562"/>
    <w:rsid w:val="00D548DB"/>
    <w:rsid w:val="00D54F33"/>
    <w:rsid w:val="00D566BD"/>
    <w:rsid w:val="00D56A72"/>
    <w:rsid w:val="00D57F7B"/>
    <w:rsid w:val="00D6021A"/>
    <w:rsid w:val="00D60617"/>
    <w:rsid w:val="00D6100E"/>
    <w:rsid w:val="00D61AEC"/>
    <w:rsid w:val="00D61C5F"/>
    <w:rsid w:val="00D62326"/>
    <w:rsid w:val="00D62CE8"/>
    <w:rsid w:val="00D62D6B"/>
    <w:rsid w:val="00D63251"/>
    <w:rsid w:val="00D63647"/>
    <w:rsid w:val="00D63D2B"/>
    <w:rsid w:val="00D6457C"/>
    <w:rsid w:val="00D64BE9"/>
    <w:rsid w:val="00D64C06"/>
    <w:rsid w:val="00D64D78"/>
    <w:rsid w:val="00D658D0"/>
    <w:rsid w:val="00D65CF2"/>
    <w:rsid w:val="00D6651C"/>
    <w:rsid w:val="00D703C4"/>
    <w:rsid w:val="00D704E9"/>
    <w:rsid w:val="00D71501"/>
    <w:rsid w:val="00D746FB"/>
    <w:rsid w:val="00D74A38"/>
    <w:rsid w:val="00D758DD"/>
    <w:rsid w:val="00D7717B"/>
    <w:rsid w:val="00D77737"/>
    <w:rsid w:val="00D77999"/>
    <w:rsid w:val="00D77DDA"/>
    <w:rsid w:val="00D80D12"/>
    <w:rsid w:val="00D80D85"/>
    <w:rsid w:val="00D80E0E"/>
    <w:rsid w:val="00D8175B"/>
    <w:rsid w:val="00D81F5B"/>
    <w:rsid w:val="00D81F6A"/>
    <w:rsid w:val="00D8225E"/>
    <w:rsid w:val="00D82295"/>
    <w:rsid w:val="00D8244D"/>
    <w:rsid w:val="00D829D8"/>
    <w:rsid w:val="00D830F3"/>
    <w:rsid w:val="00D83D18"/>
    <w:rsid w:val="00D83D6D"/>
    <w:rsid w:val="00D841DD"/>
    <w:rsid w:val="00D8430E"/>
    <w:rsid w:val="00D84399"/>
    <w:rsid w:val="00D847CF"/>
    <w:rsid w:val="00D84CC6"/>
    <w:rsid w:val="00D84DCE"/>
    <w:rsid w:val="00D84DE6"/>
    <w:rsid w:val="00D86E1B"/>
    <w:rsid w:val="00D86EA8"/>
    <w:rsid w:val="00D872AF"/>
    <w:rsid w:val="00D87AF9"/>
    <w:rsid w:val="00D90610"/>
    <w:rsid w:val="00D9086F"/>
    <w:rsid w:val="00D91C63"/>
    <w:rsid w:val="00D9205E"/>
    <w:rsid w:val="00D92605"/>
    <w:rsid w:val="00D92EE4"/>
    <w:rsid w:val="00D93942"/>
    <w:rsid w:val="00D9526A"/>
    <w:rsid w:val="00D96F0A"/>
    <w:rsid w:val="00D97826"/>
    <w:rsid w:val="00D97928"/>
    <w:rsid w:val="00D97BE5"/>
    <w:rsid w:val="00DA0058"/>
    <w:rsid w:val="00DA0204"/>
    <w:rsid w:val="00DA0C9C"/>
    <w:rsid w:val="00DA0E82"/>
    <w:rsid w:val="00DA1810"/>
    <w:rsid w:val="00DA1A69"/>
    <w:rsid w:val="00DA29EB"/>
    <w:rsid w:val="00DA4728"/>
    <w:rsid w:val="00DA5771"/>
    <w:rsid w:val="00DA58A3"/>
    <w:rsid w:val="00DA6564"/>
    <w:rsid w:val="00DA751F"/>
    <w:rsid w:val="00DB0490"/>
    <w:rsid w:val="00DB0A5F"/>
    <w:rsid w:val="00DB1037"/>
    <w:rsid w:val="00DB129F"/>
    <w:rsid w:val="00DB131A"/>
    <w:rsid w:val="00DB1534"/>
    <w:rsid w:val="00DB16D1"/>
    <w:rsid w:val="00DB1B74"/>
    <w:rsid w:val="00DB1E19"/>
    <w:rsid w:val="00DB217C"/>
    <w:rsid w:val="00DB2D01"/>
    <w:rsid w:val="00DB4034"/>
    <w:rsid w:val="00DB5A70"/>
    <w:rsid w:val="00DB72BF"/>
    <w:rsid w:val="00DB785B"/>
    <w:rsid w:val="00DC00E5"/>
    <w:rsid w:val="00DC0209"/>
    <w:rsid w:val="00DC0E8F"/>
    <w:rsid w:val="00DC17A3"/>
    <w:rsid w:val="00DC28EC"/>
    <w:rsid w:val="00DC2D83"/>
    <w:rsid w:val="00DC3758"/>
    <w:rsid w:val="00DC3882"/>
    <w:rsid w:val="00DC3FAA"/>
    <w:rsid w:val="00DC57A6"/>
    <w:rsid w:val="00DC7015"/>
    <w:rsid w:val="00DC7FCF"/>
    <w:rsid w:val="00DD05BB"/>
    <w:rsid w:val="00DD05D6"/>
    <w:rsid w:val="00DD0703"/>
    <w:rsid w:val="00DD0AD4"/>
    <w:rsid w:val="00DD1262"/>
    <w:rsid w:val="00DD1E4C"/>
    <w:rsid w:val="00DD39E6"/>
    <w:rsid w:val="00DD3C94"/>
    <w:rsid w:val="00DD3FC1"/>
    <w:rsid w:val="00DD417D"/>
    <w:rsid w:val="00DD550C"/>
    <w:rsid w:val="00DD6471"/>
    <w:rsid w:val="00DD6791"/>
    <w:rsid w:val="00DD7054"/>
    <w:rsid w:val="00DD7F21"/>
    <w:rsid w:val="00DE000D"/>
    <w:rsid w:val="00DE0781"/>
    <w:rsid w:val="00DE12EB"/>
    <w:rsid w:val="00DE13C7"/>
    <w:rsid w:val="00DE1913"/>
    <w:rsid w:val="00DE1B9B"/>
    <w:rsid w:val="00DE1F0A"/>
    <w:rsid w:val="00DE2B61"/>
    <w:rsid w:val="00DE30E1"/>
    <w:rsid w:val="00DE3319"/>
    <w:rsid w:val="00DE3F03"/>
    <w:rsid w:val="00DE5267"/>
    <w:rsid w:val="00DE648E"/>
    <w:rsid w:val="00DE66EA"/>
    <w:rsid w:val="00DE76C1"/>
    <w:rsid w:val="00DE7C5E"/>
    <w:rsid w:val="00DE7D37"/>
    <w:rsid w:val="00DF05E6"/>
    <w:rsid w:val="00DF0E80"/>
    <w:rsid w:val="00DF0F5A"/>
    <w:rsid w:val="00DF2BD8"/>
    <w:rsid w:val="00DF32A4"/>
    <w:rsid w:val="00DF5477"/>
    <w:rsid w:val="00DF5480"/>
    <w:rsid w:val="00DF5D98"/>
    <w:rsid w:val="00DF614C"/>
    <w:rsid w:val="00DF654D"/>
    <w:rsid w:val="00DF66DE"/>
    <w:rsid w:val="00DF7384"/>
    <w:rsid w:val="00E00547"/>
    <w:rsid w:val="00E005F6"/>
    <w:rsid w:val="00E00B3D"/>
    <w:rsid w:val="00E00FAF"/>
    <w:rsid w:val="00E010C8"/>
    <w:rsid w:val="00E012A6"/>
    <w:rsid w:val="00E0152F"/>
    <w:rsid w:val="00E01FFC"/>
    <w:rsid w:val="00E026CA"/>
    <w:rsid w:val="00E0276D"/>
    <w:rsid w:val="00E0327D"/>
    <w:rsid w:val="00E03E8A"/>
    <w:rsid w:val="00E04349"/>
    <w:rsid w:val="00E0586B"/>
    <w:rsid w:val="00E06053"/>
    <w:rsid w:val="00E06F2B"/>
    <w:rsid w:val="00E1060E"/>
    <w:rsid w:val="00E10B35"/>
    <w:rsid w:val="00E10B39"/>
    <w:rsid w:val="00E10D31"/>
    <w:rsid w:val="00E1138E"/>
    <w:rsid w:val="00E12152"/>
    <w:rsid w:val="00E13086"/>
    <w:rsid w:val="00E13565"/>
    <w:rsid w:val="00E1365A"/>
    <w:rsid w:val="00E14459"/>
    <w:rsid w:val="00E146CC"/>
    <w:rsid w:val="00E14B15"/>
    <w:rsid w:val="00E15400"/>
    <w:rsid w:val="00E15478"/>
    <w:rsid w:val="00E1722F"/>
    <w:rsid w:val="00E175F4"/>
    <w:rsid w:val="00E2077D"/>
    <w:rsid w:val="00E20F58"/>
    <w:rsid w:val="00E215D2"/>
    <w:rsid w:val="00E237F1"/>
    <w:rsid w:val="00E255B4"/>
    <w:rsid w:val="00E25E13"/>
    <w:rsid w:val="00E2634C"/>
    <w:rsid w:val="00E26A4A"/>
    <w:rsid w:val="00E27061"/>
    <w:rsid w:val="00E27096"/>
    <w:rsid w:val="00E27348"/>
    <w:rsid w:val="00E273AA"/>
    <w:rsid w:val="00E27796"/>
    <w:rsid w:val="00E27D29"/>
    <w:rsid w:val="00E3007E"/>
    <w:rsid w:val="00E306BE"/>
    <w:rsid w:val="00E33FB4"/>
    <w:rsid w:val="00E34C64"/>
    <w:rsid w:val="00E34FE4"/>
    <w:rsid w:val="00E35560"/>
    <w:rsid w:val="00E3587A"/>
    <w:rsid w:val="00E361B6"/>
    <w:rsid w:val="00E36790"/>
    <w:rsid w:val="00E36A3F"/>
    <w:rsid w:val="00E377FE"/>
    <w:rsid w:val="00E4144A"/>
    <w:rsid w:val="00E41BFE"/>
    <w:rsid w:val="00E41DDB"/>
    <w:rsid w:val="00E432AA"/>
    <w:rsid w:val="00E4498F"/>
    <w:rsid w:val="00E45FF5"/>
    <w:rsid w:val="00E4664D"/>
    <w:rsid w:val="00E46724"/>
    <w:rsid w:val="00E46733"/>
    <w:rsid w:val="00E4713D"/>
    <w:rsid w:val="00E50BD4"/>
    <w:rsid w:val="00E51720"/>
    <w:rsid w:val="00E517B5"/>
    <w:rsid w:val="00E5292D"/>
    <w:rsid w:val="00E5409E"/>
    <w:rsid w:val="00E5433A"/>
    <w:rsid w:val="00E5435E"/>
    <w:rsid w:val="00E54619"/>
    <w:rsid w:val="00E555F1"/>
    <w:rsid w:val="00E55816"/>
    <w:rsid w:val="00E56349"/>
    <w:rsid w:val="00E56ABA"/>
    <w:rsid w:val="00E57555"/>
    <w:rsid w:val="00E575FF"/>
    <w:rsid w:val="00E576FE"/>
    <w:rsid w:val="00E577DC"/>
    <w:rsid w:val="00E57CE3"/>
    <w:rsid w:val="00E60076"/>
    <w:rsid w:val="00E60A1F"/>
    <w:rsid w:val="00E610AF"/>
    <w:rsid w:val="00E615CA"/>
    <w:rsid w:val="00E61D1F"/>
    <w:rsid w:val="00E62589"/>
    <w:rsid w:val="00E62A6D"/>
    <w:rsid w:val="00E63FEF"/>
    <w:rsid w:val="00E64ACA"/>
    <w:rsid w:val="00E64D6C"/>
    <w:rsid w:val="00E64D9E"/>
    <w:rsid w:val="00E65451"/>
    <w:rsid w:val="00E65BED"/>
    <w:rsid w:val="00E6683B"/>
    <w:rsid w:val="00E66A5E"/>
    <w:rsid w:val="00E66F9C"/>
    <w:rsid w:val="00E672FD"/>
    <w:rsid w:val="00E71950"/>
    <w:rsid w:val="00E72893"/>
    <w:rsid w:val="00E72A2E"/>
    <w:rsid w:val="00E73226"/>
    <w:rsid w:val="00E73297"/>
    <w:rsid w:val="00E7368F"/>
    <w:rsid w:val="00E73E35"/>
    <w:rsid w:val="00E748C9"/>
    <w:rsid w:val="00E75151"/>
    <w:rsid w:val="00E75202"/>
    <w:rsid w:val="00E75918"/>
    <w:rsid w:val="00E76448"/>
    <w:rsid w:val="00E76B4E"/>
    <w:rsid w:val="00E76C57"/>
    <w:rsid w:val="00E77543"/>
    <w:rsid w:val="00E776DF"/>
    <w:rsid w:val="00E8001B"/>
    <w:rsid w:val="00E8162B"/>
    <w:rsid w:val="00E81A91"/>
    <w:rsid w:val="00E8206B"/>
    <w:rsid w:val="00E82455"/>
    <w:rsid w:val="00E8277E"/>
    <w:rsid w:val="00E82940"/>
    <w:rsid w:val="00E842E6"/>
    <w:rsid w:val="00E8433F"/>
    <w:rsid w:val="00E86178"/>
    <w:rsid w:val="00E86287"/>
    <w:rsid w:val="00E87BC2"/>
    <w:rsid w:val="00E900A8"/>
    <w:rsid w:val="00E9020D"/>
    <w:rsid w:val="00E9087C"/>
    <w:rsid w:val="00E90E08"/>
    <w:rsid w:val="00E910DE"/>
    <w:rsid w:val="00E91E63"/>
    <w:rsid w:val="00E91E96"/>
    <w:rsid w:val="00E92168"/>
    <w:rsid w:val="00E92308"/>
    <w:rsid w:val="00E930D6"/>
    <w:rsid w:val="00E93D44"/>
    <w:rsid w:val="00E94F45"/>
    <w:rsid w:val="00E95837"/>
    <w:rsid w:val="00E95DA7"/>
    <w:rsid w:val="00EA02FD"/>
    <w:rsid w:val="00EA0D90"/>
    <w:rsid w:val="00EA19F3"/>
    <w:rsid w:val="00EA2487"/>
    <w:rsid w:val="00EA398D"/>
    <w:rsid w:val="00EA3FB7"/>
    <w:rsid w:val="00EA417F"/>
    <w:rsid w:val="00EA44DB"/>
    <w:rsid w:val="00EA4565"/>
    <w:rsid w:val="00EA4E5B"/>
    <w:rsid w:val="00EA4E72"/>
    <w:rsid w:val="00EA5111"/>
    <w:rsid w:val="00EA5D7A"/>
    <w:rsid w:val="00EA65DF"/>
    <w:rsid w:val="00EA69B2"/>
    <w:rsid w:val="00EA6DC0"/>
    <w:rsid w:val="00EA6E5E"/>
    <w:rsid w:val="00EA6F47"/>
    <w:rsid w:val="00EA7018"/>
    <w:rsid w:val="00EB0488"/>
    <w:rsid w:val="00EB0892"/>
    <w:rsid w:val="00EB0FFD"/>
    <w:rsid w:val="00EB16A6"/>
    <w:rsid w:val="00EB1843"/>
    <w:rsid w:val="00EB18B3"/>
    <w:rsid w:val="00EB1D0F"/>
    <w:rsid w:val="00EB2BEF"/>
    <w:rsid w:val="00EB304A"/>
    <w:rsid w:val="00EB3895"/>
    <w:rsid w:val="00EB3F21"/>
    <w:rsid w:val="00EB465A"/>
    <w:rsid w:val="00EB51F9"/>
    <w:rsid w:val="00EB6216"/>
    <w:rsid w:val="00EB6CC0"/>
    <w:rsid w:val="00EB6E94"/>
    <w:rsid w:val="00EB7881"/>
    <w:rsid w:val="00EC007F"/>
    <w:rsid w:val="00EC0C05"/>
    <w:rsid w:val="00EC18E7"/>
    <w:rsid w:val="00EC1BDD"/>
    <w:rsid w:val="00EC31EB"/>
    <w:rsid w:val="00EC3355"/>
    <w:rsid w:val="00EC36CE"/>
    <w:rsid w:val="00EC38C7"/>
    <w:rsid w:val="00EC3F5A"/>
    <w:rsid w:val="00EC5634"/>
    <w:rsid w:val="00EC5980"/>
    <w:rsid w:val="00EC5EC0"/>
    <w:rsid w:val="00EC605E"/>
    <w:rsid w:val="00EC64EE"/>
    <w:rsid w:val="00EC70E9"/>
    <w:rsid w:val="00ED04BD"/>
    <w:rsid w:val="00ED06AB"/>
    <w:rsid w:val="00ED0BD9"/>
    <w:rsid w:val="00ED14C5"/>
    <w:rsid w:val="00ED2106"/>
    <w:rsid w:val="00ED3467"/>
    <w:rsid w:val="00ED3D83"/>
    <w:rsid w:val="00ED410A"/>
    <w:rsid w:val="00ED4281"/>
    <w:rsid w:val="00ED4507"/>
    <w:rsid w:val="00ED47CF"/>
    <w:rsid w:val="00ED5091"/>
    <w:rsid w:val="00ED50F5"/>
    <w:rsid w:val="00ED5160"/>
    <w:rsid w:val="00ED51A4"/>
    <w:rsid w:val="00ED53F5"/>
    <w:rsid w:val="00ED5E2B"/>
    <w:rsid w:val="00ED689E"/>
    <w:rsid w:val="00ED6A05"/>
    <w:rsid w:val="00ED73E8"/>
    <w:rsid w:val="00ED75F6"/>
    <w:rsid w:val="00EE05D3"/>
    <w:rsid w:val="00EE060F"/>
    <w:rsid w:val="00EE0B39"/>
    <w:rsid w:val="00EE0D2D"/>
    <w:rsid w:val="00EE0DC3"/>
    <w:rsid w:val="00EE0FF9"/>
    <w:rsid w:val="00EE2E50"/>
    <w:rsid w:val="00EE3452"/>
    <w:rsid w:val="00EE364A"/>
    <w:rsid w:val="00EE36DB"/>
    <w:rsid w:val="00EE4098"/>
    <w:rsid w:val="00EE44F4"/>
    <w:rsid w:val="00EE4CB7"/>
    <w:rsid w:val="00EE4D6E"/>
    <w:rsid w:val="00EE4E12"/>
    <w:rsid w:val="00EE5F26"/>
    <w:rsid w:val="00EE637D"/>
    <w:rsid w:val="00EE684A"/>
    <w:rsid w:val="00EE752C"/>
    <w:rsid w:val="00EF0781"/>
    <w:rsid w:val="00EF1259"/>
    <w:rsid w:val="00EF167C"/>
    <w:rsid w:val="00EF1951"/>
    <w:rsid w:val="00EF2393"/>
    <w:rsid w:val="00EF2EE8"/>
    <w:rsid w:val="00EF32AF"/>
    <w:rsid w:val="00EF37A6"/>
    <w:rsid w:val="00EF3B91"/>
    <w:rsid w:val="00EF3E99"/>
    <w:rsid w:val="00EF41F9"/>
    <w:rsid w:val="00EF6B7E"/>
    <w:rsid w:val="00EF7236"/>
    <w:rsid w:val="00EF79CD"/>
    <w:rsid w:val="00EF7DB7"/>
    <w:rsid w:val="00F00080"/>
    <w:rsid w:val="00F004F2"/>
    <w:rsid w:val="00F01DDE"/>
    <w:rsid w:val="00F02A5F"/>
    <w:rsid w:val="00F02C66"/>
    <w:rsid w:val="00F02ECA"/>
    <w:rsid w:val="00F034C8"/>
    <w:rsid w:val="00F03500"/>
    <w:rsid w:val="00F045AF"/>
    <w:rsid w:val="00F046D3"/>
    <w:rsid w:val="00F04869"/>
    <w:rsid w:val="00F04B87"/>
    <w:rsid w:val="00F054D7"/>
    <w:rsid w:val="00F068F8"/>
    <w:rsid w:val="00F07D0B"/>
    <w:rsid w:val="00F10328"/>
    <w:rsid w:val="00F1103F"/>
    <w:rsid w:val="00F11422"/>
    <w:rsid w:val="00F1212E"/>
    <w:rsid w:val="00F13CB4"/>
    <w:rsid w:val="00F14519"/>
    <w:rsid w:val="00F14902"/>
    <w:rsid w:val="00F1674B"/>
    <w:rsid w:val="00F16A7D"/>
    <w:rsid w:val="00F16D4D"/>
    <w:rsid w:val="00F220A7"/>
    <w:rsid w:val="00F22351"/>
    <w:rsid w:val="00F224F2"/>
    <w:rsid w:val="00F225A7"/>
    <w:rsid w:val="00F22A82"/>
    <w:rsid w:val="00F22F0D"/>
    <w:rsid w:val="00F230F5"/>
    <w:rsid w:val="00F23597"/>
    <w:rsid w:val="00F239ED"/>
    <w:rsid w:val="00F249E7"/>
    <w:rsid w:val="00F24CF1"/>
    <w:rsid w:val="00F264EF"/>
    <w:rsid w:val="00F269A2"/>
    <w:rsid w:val="00F272AC"/>
    <w:rsid w:val="00F27BB7"/>
    <w:rsid w:val="00F27FE3"/>
    <w:rsid w:val="00F3024A"/>
    <w:rsid w:val="00F30A5A"/>
    <w:rsid w:val="00F311D9"/>
    <w:rsid w:val="00F31307"/>
    <w:rsid w:val="00F334D9"/>
    <w:rsid w:val="00F3376A"/>
    <w:rsid w:val="00F341CF"/>
    <w:rsid w:val="00F34882"/>
    <w:rsid w:val="00F34964"/>
    <w:rsid w:val="00F34AFB"/>
    <w:rsid w:val="00F3569A"/>
    <w:rsid w:val="00F37025"/>
    <w:rsid w:val="00F37EDC"/>
    <w:rsid w:val="00F40DDB"/>
    <w:rsid w:val="00F42D61"/>
    <w:rsid w:val="00F43879"/>
    <w:rsid w:val="00F44A46"/>
    <w:rsid w:val="00F44C81"/>
    <w:rsid w:val="00F45482"/>
    <w:rsid w:val="00F45B73"/>
    <w:rsid w:val="00F45E41"/>
    <w:rsid w:val="00F46CDC"/>
    <w:rsid w:val="00F47B17"/>
    <w:rsid w:val="00F504A1"/>
    <w:rsid w:val="00F50B25"/>
    <w:rsid w:val="00F516C0"/>
    <w:rsid w:val="00F52928"/>
    <w:rsid w:val="00F52BF8"/>
    <w:rsid w:val="00F52E3B"/>
    <w:rsid w:val="00F531C7"/>
    <w:rsid w:val="00F538BE"/>
    <w:rsid w:val="00F53F59"/>
    <w:rsid w:val="00F54294"/>
    <w:rsid w:val="00F563ED"/>
    <w:rsid w:val="00F56434"/>
    <w:rsid w:val="00F56588"/>
    <w:rsid w:val="00F56A2C"/>
    <w:rsid w:val="00F57726"/>
    <w:rsid w:val="00F57A58"/>
    <w:rsid w:val="00F60B00"/>
    <w:rsid w:val="00F611BE"/>
    <w:rsid w:val="00F6271B"/>
    <w:rsid w:val="00F639B2"/>
    <w:rsid w:val="00F6446B"/>
    <w:rsid w:val="00F64D95"/>
    <w:rsid w:val="00F67109"/>
    <w:rsid w:val="00F67131"/>
    <w:rsid w:val="00F67C37"/>
    <w:rsid w:val="00F67EB4"/>
    <w:rsid w:val="00F70456"/>
    <w:rsid w:val="00F70B32"/>
    <w:rsid w:val="00F711BE"/>
    <w:rsid w:val="00F71629"/>
    <w:rsid w:val="00F73706"/>
    <w:rsid w:val="00F73891"/>
    <w:rsid w:val="00F7437F"/>
    <w:rsid w:val="00F74440"/>
    <w:rsid w:val="00F7463B"/>
    <w:rsid w:val="00F7634F"/>
    <w:rsid w:val="00F76C58"/>
    <w:rsid w:val="00F7713A"/>
    <w:rsid w:val="00F7788D"/>
    <w:rsid w:val="00F779FE"/>
    <w:rsid w:val="00F80042"/>
    <w:rsid w:val="00F807FF"/>
    <w:rsid w:val="00F80C0B"/>
    <w:rsid w:val="00F80F1E"/>
    <w:rsid w:val="00F8144F"/>
    <w:rsid w:val="00F81B46"/>
    <w:rsid w:val="00F836B6"/>
    <w:rsid w:val="00F8389E"/>
    <w:rsid w:val="00F8472B"/>
    <w:rsid w:val="00F84D1E"/>
    <w:rsid w:val="00F858B2"/>
    <w:rsid w:val="00F861DC"/>
    <w:rsid w:val="00F86BA9"/>
    <w:rsid w:val="00F86CE5"/>
    <w:rsid w:val="00F871D8"/>
    <w:rsid w:val="00F8775C"/>
    <w:rsid w:val="00F877BC"/>
    <w:rsid w:val="00F879A3"/>
    <w:rsid w:val="00F87BE3"/>
    <w:rsid w:val="00F87C41"/>
    <w:rsid w:val="00F9016F"/>
    <w:rsid w:val="00F90A68"/>
    <w:rsid w:val="00F90C3E"/>
    <w:rsid w:val="00F915C9"/>
    <w:rsid w:val="00F91624"/>
    <w:rsid w:val="00F91C6C"/>
    <w:rsid w:val="00F93A9F"/>
    <w:rsid w:val="00F93F09"/>
    <w:rsid w:val="00F94799"/>
    <w:rsid w:val="00F949F9"/>
    <w:rsid w:val="00F94FAA"/>
    <w:rsid w:val="00F95F78"/>
    <w:rsid w:val="00F9684E"/>
    <w:rsid w:val="00F9751C"/>
    <w:rsid w:val="00F97600"/>
    <w:rsid w:val="00FA0079"/>
    <w:rsid w:val="00FA0315"/>
    <w:rsid w:val="00FA0CD0"/>
    <w:rsid w:val="00FA1996"/>
    <w:rsid w:val="00FA20F8"/>
    <w:rsid w:val="00FA28F3"/>
    <w:rsid w:val="00FA2BFD"/>
    <w:rsid w:val="00FA2DD1"/>
    <w:rsid w:val="00FA2DD7"/>
    <w:rsid w:val="00FA37BF"/>
    <w:rsid w:val="00FA3FEB"/>
    <w:rsid w:val="00FA5A28"/>
    <w:rsid w:val="00FA5C83"/>
    <w:rsid w:val="00FA5D5C"/>
    <w:rsid w:val="00FA66B9"/>
    <w:rsid w:val="00FA68CE"/>
    <w:rsid w:val="00FA68D8"/>
    <w:rsid w:val="00FB04D8"/>
    <w:rsid w:val="00FB0611"/>
    <w:rsid w:val="00FB0905"/>
    <w:rsid w:val="00FB0B3A"/>
    <w:rsid w:val="00FB111E"/>
    <w:rsid w:val="00FB127F"/>
    <w:rsid w:val="00FB24AC"/>
    <w:rsid w:val="00FB2B38"/>
    <w:rsid w:val="00FB30AE"/>
    <w:rsid w:val="00FB3427"/>
    <w:rsid w:val="00FB3586"/>
    <w:rsid w:val="00FB3617"/>
    <w:rsid w:val="00FB4B1E"/>
    <w:rsid w:val="00FB4E60"/>
    <w:rsid w:val="00FB5FF4"/>
    <w:rsid w:val="00FB6127"/>
    <w:rsid w:val="00FB64F7"/>
    <w:rsid w:val="00FB7700"/>
    <w:rsid w:val="00FC008F"/>
    <w:rsid w:val="00FC0215"/>
    <w:rsid w:val="00FC0DCC"/>
    <w:rsid w:val="00FC1866"/>
    <w:rsid w:val="00FC1E5A"/>
    <w:rsid w:val="00FC2919"/>
    <w:rsid w:val="00FC2D0C"/>
    <w:rsid w:val="00FC3914"/>
    <w:rsid w:val="00FC4D29"/>
    <w:rsid w:val="00FC5EB7"/>
    <w:rsid w:val="00FC68D7"/>
    <w:rsid w:val="00FC73C5"/>
    <w:rsid w:val="00FC7B19"/>
    <w:rsid w:val="00FC7DF5"/>
    <w:rsid w:val="00FD0969"/>
    <w:rsid w:val="00FD108F"/>
    <w:rsid w:val="00FD2084"/>
    <w:rsid w:val="00FD2626"/>
    <w:rsid w:val="00FD2BD6"/>
    <w:rsid w:val="00FD2C6D"/>
    <w:rsid w:val="00FD3E48"/>
    <w:rsid w:val="00FD4E6E"/>
    <w:rsid w:val="00FD5210"/>
    <w:rsid w:val="00FD52E6"/>
    <w:rsid w:val="00FD6779"/>
    <w:rsid w:val="00FD7200"/>
    <w:rsid w:val="00FD742E"/>
    <w:rsid w:val="00FD79F0"/>
    <w:rsid w:val="00FD7CE4"/>
    <w:rsid w:val="00FE0080"/>
    <w:rsid w:val="00FE0800"/>
    <w:rsid w:val="00FE0812"/>
    <w:rsid w:val="00FE22D9"/>
    <w:rsid w:val="00FE23C3"/>
    <w:rsid w:val="00FE324D"/>
    <w:rsid w:val="00FE5033"/>
    <w:rsid w:val="00FE5527"/>
    <w:rsid w:val="00FE55A6"/>
    <w:rsid w:val="00FE5D73"/>
    <w:rsid w:val="00FE5DE2"/>
    <w:rsid w:val="00FE65AA"/>
    <w:rsid w:val="00FE6867"/>
    <w:rsid w:val="00FE6ED1"/>
    <w:rsid w:val="00FE7462"/>
    <w:rsid w:val="00FE78F9"/>
    <w:rsid w:val="00FF28C8"/>
    <w:rsid w:val="00FF3039"/>
    <w:rsid w:val="00FF424C"/>
    <w:rsid w:val="00FF4BB5"/>
    <w:rsid w:val="00FF6590"/>
    <w:rsid w:val="00FF6A0A"/>
    <w:rsid w:val="00FF6C02"/>
    <w:rsid w:val="00FF7845"/>
    <w:rsid w:val="00FF7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C1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14D13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rmal">
    <w:name w:val="ConsPlusNormal"/>
    <w:uiPriority w:val="99"/>
    <w:rsid w:val="000D61AF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3A1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A15E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A1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A15E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9D6BCF97DA8270F0BF2BD23F37B049C1100ABDA5A15FBA1D1941A100C1515BAqCJF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9D6BCF97DA8270F0BF2BD23F37B049C1100ABDA5A13F8A3D4941A100C1515BACFDDB4BC99B23535B40CD5qAJ5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2</Pages>
  <Words>387</Words>
  <Characters>2210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</dc:creator>
  <cp:keywords/>
  <dc:description/>
  <cp:lastModifiedBy>User</cp:lastModifiedBy>
  <cp:revision>21</cp:revision>
  <cp:lastPrinted>2013-03-22T12:20:00Z</cp:lastPrinted>
  <dcterms:created xsi:type="dcterms:W3CDTF">2013-03-04T09:50:00Z</dcterms:created>
  <dcterms:modified xsi:type="dcterms:W3CDTF">2013-04-02T11:49:00Z</dcterms:modified>
</cp:coreProperties>
</file>